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56" w:rsidRPr="00CE08BF" w:rsidRDefault="008E5C56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</w:p>
    <w:p w:rsidR="007E1C62" w:rsidRPr="00CE08BF" w:rsidRDefault="00D336F4" w:rsidP="007E1C62">
      <w:pPr>
        <w:bidi/>
        <w:spacing w:after="0" w:line="240" w:lineRule="auto"/>
        <w:ind w:firstLine="284"/>
        <w:jc w:val="center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باسمه تعالی</w:t>
      </w:r>
    </w:p>
    <w:p w:rsidR="00D336F4" w:rsidRPr="00CE08BF" w:rsidRDefault="00D336F4" w:rsidP="00D336F4">
      <w:pPr>
        <w:bidi/>
        <w:spacing w:after="0" w:line="240" w:lineRule="auto"/>
        <w:ind w:firstLine="284"/>
        <w:jc w:val="center"/>
        <w:rPr>
          <w:rFonts w:cs="B Nazanin"/>
          <w:b/>
          <w:bCs/>
          <w:sz w:val="26"/>
          <w:szCs w:val="26"/>
          <w:rtl/>
          <w:lang w:val="en-US" w:bidi="fa-IR"/>
        </w:rPr>
      </w:pPr>
    </w:p>
    <w:p w:rsidR="007E1C62" w:rsidRPr="00CE08BF" w:rsidRDefault="007E1C62" w:rsidP="007E1C62">
      <w:pPr>
        <w:bidi/>
        <w:spacing w:after="0" w:line="240" w:lineRule="auto"/>
        <w:ind w:firstLine="284"/>
        <w:jc w:val="center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راه‌كارهاي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ارتباط به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روزرساني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آموزش قرآن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softHyphen/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در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مساجد</w:t>
      </w:r>
    </w:p>
    <w:p w:rsidR="007E1C62" w:rsidRPr="00CE08BF" w:rsidRDefault="007E1C62" w:rsidP="007E1C62">
      <w:pPr>
        <w:bidi/>
        <w:spacing w:after="0" w:line="240" w:lineRule="auto"/>
        <w:ind w:firstLine="284"/>
        <w:jc w:val="right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نويسنده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: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سيده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فاطمه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موسوي</w:t>
      </w:r>
    </w:p>
    <w:p w:rsidR="003821D8" w:rsidRPr="00CE08BF" w:rsidRDefault="003821D8" w:rsidP="007E1C62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</w:p>
    <w:p w:rsidR="008E5C56" w:rsidRPr="00CE08BF" w:rsidRDefault="008E5C56" w:rsidP="003821D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چكيده</w:t>
      </w:r>
    </w:p>
    <w:p w:rsidR="00EA2AB4" w:rsidRPr="00CE08BF" w:rsidRDefault="008E5C56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val="en-US" w:bidi="fa-IR"/>
        </w:rPr>
      </w:pPr>
      <w:r w:rsidRPr="00CE08BF">
        <w:rPr>
          <w:rFonts w:cs="B Nazanin" w:hint="cs"/>
          <w:sz w:val="26"/>
          <w:szCs w:val="26"/>
          <w:rtl/>
          <w:lang w:val="en-US" w:bidi="fa-IR"/>
        </w:rPr>
        <w:t>مسجد،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بستري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است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زمينه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انتقال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هاي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قرآني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گستره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فردي،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خانوادگي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اجتماعي</w:t>
      </w:r>
      <w:r w:rsidR="00EF4612"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را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فراهم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مي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كند</w:t>
      </w:r>
      <w:r w:rsidR="007661D7" w:rsidRPr="00CE08BF">
        <w:rPr>
          <w:rFonts w:cs="B Nazanin" w:hint="cs"/>
          <w:sz w:val="26"/>
          <w:szCs w:val="26"/>
          <w:rtl/>
          <w:lang w:val="en-US" w:bidi="fa-IR"/>
        </w:rPr>
        <w:t>؛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اما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درحال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حاضر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="007661D7" w:rsidRPr="00CE08BF">
        <w:rPr>
          <w:rFonts w:cs="B Nazanin" w:hint="cs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دليل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بهره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گيري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روش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هاي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سنتي،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ميزان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كارآمدي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آموزش</w:t>
      </w:r>
      <w:r w:rsidR="00EA2AB4" w:rsidRPr="00CE08BF">
        <w:rPr>
          <w:rFonts w:cs="B Nazanin" w:hint="cs"/>
          <w:sz w:val="26"/>
          <w:szCs w:val="26"/>
          <w:rtl/>
          <w:lang w:val="en-US" w:bidi="fa-IR"/>
        </w:rPr>
        <w:t xml:space="preserve"> در 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كاهش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يافته</w:t>
      </w:r>
      <w:r w:rsidR="00EA2AB4" w:rsidRPr="00CE08BF">
        <w:rPr>
          <w:rFonts w:cs="B Nazanin" w:hint="cs"/>
          <w:sz w:val="26"/>
          <w:szCs w:val="26"/>
          <w:rtl/>
          <w:lang w:val="en-US" w:bidi="fa-IR"/>
        </w:rPr>
        <w:t xml:space="preserve"> است؛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ازاين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="00A85912" w:rsidRPr="00CE08BF">
        <w:rPr>
          <w:rFonts w:cs="B Nazanin" w:hint="cs"/>
          <w:sz w:val="26"/>
          <w:szCs w:val="26"/>
          <w:rtl/>
          <w:lang w:val="en-US" w:bidi="fa-IR"/>
        </w:rPr>
        <w:t>رو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اين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آموزش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ها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نياز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بازبيني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روزرساني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دارد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. </w:t>
      </w:r>
    </w:p>
    <w:p w:rsidR="008E5C56" w:rsidRPr="00CE08BF" w:rsidRDefault="008E5C56" w:rsidP="00EC7754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val="en-US" w:bidi="fa-IR"/>
        </w:rPr>
      </w:pPr>
      <w:r w:rsidRPr="00CE08BF">
        <w:rPr>
          <w:rFonts w:cs="B Nazanin" w:hint="cs"/>
          <w:sz w:val="26"/>
          <w:szCs w:val="26"/>
          <w:rtl/>
          <w:lang w:val="en-US" w:bidi="fa-IR"/>
        </w:rPr>
        <w:t>اين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مقاله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با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روش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تحليلي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-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توصيفي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هم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چنين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بهره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گيري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آثار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ديد</w:t>
      </w:r>
      <w:bookmarkStart w:id="0" w:name="_GoBack"/>
      <w:bookmarkEnd w:id="0"/>
      <w:r w:rsidRPr="00CE08BF">
        <w:rPr>
          <w:rFonts w:cs="B Nazanin" w:hint="cs"/>
          <w:sz w:val="26"/>
          <w:szCs w:val="26"/>
          <w:rtl/>
          <w:lang w:val="en-US" w:bidi="fa-IR"/>
        </w:rPr>
        <w:t>گاه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هاي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برخي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كارشناسان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اساتيد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اين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حوزه،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است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راه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كارهايي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را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روزرساني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آموزش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قرآن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كريم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مساجد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ارائه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كند</w:t>
      </w:r>
      <w:r w:rsidR="007661D7" w:rsidRPr="00CE08BF">
        <w:rPr>
          <w:rFonts w:cs="B Nazanin" w:hint="cs"/>
          <w:sz w:val="26"/>
          <w:szCs w:val="26"/>
          <w:rtl/>
          <w:lang w:val="en-US" w:bidi="fa-IR"/>
        </w:rPr>
        <w:t>.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آن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چه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پيش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روست،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براساس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عوامل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مؤثر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كارآمدسازي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آموزش،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هم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چون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پيام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محتواي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آموزش،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توجه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مخاطب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شناسي،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ويژگي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هاي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مربي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قرآن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="007661D7" w:rsidRPr="00CE08BF">
        <w:rPr>
          <w:rFonts w:cs="B Nazanin" w:hint="cs"/>
          <w:sz w:val="26"/>
          <w:szCs w:val="26"/>
          <w:rtl/>
          <w:lang w:val="en-US" w:bidi="fa-IR"/>
        </w:rPr>
        <w:t xml:space="preserve"> سرانجام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شيوه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ابزار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انتقال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پيام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="007661D7" w:rsidRPr="00CE08BF">
        <w:rPr>
          <w:rFonts w:cs="B Nazanin" w:hint="cs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دست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آمده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است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.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فرايند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ارائه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اين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راه</w:t>
      </w:r>
      <w:r w:rsidR="00EC7754" w:rsidRPr="00CE08BF">
        <w:rPr>
          <w:rFonts w:cs="B Nazanin" w:hint="cs"/>
          <w:sz w:val="26"/>
          <w:szCs w:val="26"/>
          <w:rtl/>
          <w:lang w:val="en-US" w:bidi="fa-IR"/>
        </w:rPr>
        <w:t>‌</w:t>
      </w:r>
      <w:r w:rsidRPr="00CE08BF">
        <w:rPr>
          <w:rFonts w:cs="B Nazanin" w:hint="cs"/>
          <w:sz w:val="26"/>
          <w:szCs w:val="26"/>
          <w:rtl/>
          <w:lang w:val="en-US" w:bidi="fa-IR"/>
        </w:rPr>
        <w:t>كار،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هريك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عوامل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ياد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شده،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مورد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شرح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توصيف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قرار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گرفته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اند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.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اين</w:t>
      </w:r>
      <w:r w:rsidR="00EA2AB4" w:rsidRPr="00CE08BF">
        <w:rPr>
          <w:rFonts w:cs="B Nazanin" w:hint="cs"/>
          <w:sz w:val="26"/>
          <w:szCs w:val="26"/>
          <w:rtl/>
          <w:lang w:val="en-US" w:bidi="fa-IR"/>
        </w:rPr>
        <w:t xml:space="preserve"> بین</w:t>
      </w:r>
      <w:r w:rsidRPr="00CE08BF">
        <w:rPr>
          <w:rFonts w:cs="B Nazanin" w:hint="cs"/>
          <w:sz w:val="26"/>
          <w:szCs w:val="26"/>
          <w:rtl/>
          <w:lang w:val="en-US" w:bidi="fa-IR"/>
        </w:rPr>
        <w:t>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«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مخاطب</w:t>
      </w:r>
      <w:r w:rsidR="00EA2AB4" w:rsidRPr="00CE08BF">
        <w:rPr>
          <w:rFonts w:cs="B Nazanin" w:hint="cs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شناسي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»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از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درجه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اهميت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اولويت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افزون</w:t>
      </w:r>
      <w:r w:rsidRPr="00CE08BF">
        <w:rPr>
          <w:rFonts w:cs="B Nazanin"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sz w:val="26"/>
          <w:szCs w:val="26"/>
          <w:rtl/>
          <w:lang w:val="en-US" w:bidi="fa-IR"/>
        </w:rPr>
        <w:t>تري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برخوردار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است؛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چراكه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محتواي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پيام،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شيوه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انتقال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سطح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مربي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آن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بستگي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 w:bidi="fa-IR"/>
        </w:rPr>
        <w:t>دارد</w:t>
      </w:r>
      <w:r w:rsidRPr="00CE08BF">
        <w:rPr>
          <w:rFonts w:cs="B Nazanin"/>
          <w:sz w:val="26"/>
          <w:szCs w:val="26"/>
          <w:rtl/>
          <w:lang w:val="en-US" w:bidi="fa-IR"/>
        </w:rPr>
        <w:t>.</w:t>
      </w:r>
      <w:r w:rsidR="00EF4612" w:rsidRPr="00CE08BF">
        <w:rPr>
          <w:rFonts w:cs="B Nazanin"/>
          <w:sz w:val="26"/>
          <w:szCs w:val="26"/>
          <w:rtl/>
          <w:lang w:val="en-US" w:bidi="fa-IR"/>
        </w:rPr>
        <w:t xml:space="preserve"> </w:t>
      </w:r>
    </w:p>
    <w:p w:rsidR="008E5C56" w:rsidRPr="00CE08BF" w:rsidRDefault="00EF4612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  </w:t>
      </w:r>
      <w:r w:rsidR="008E5C56"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</w:p>
    <w:p w:rsidR="008E5C56" w:rsidRPr="00CE08BF" w:rsidRDefault="008E5C56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كليدواژه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: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مسجد،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قرآن،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پيام،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مخاطب،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مربي،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شيوه،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آموزش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>.</w:t>
      </w:r>
    </w:p>
    <w:p w:rsidR="008E5C56" w:rsidRPr="00CE08BF" w:rsidRDefault="008E5C56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</w:p>
    <w:p w:rsidR="003821D8" w:rsidRPr="00CE08BF" w:rsidRDefault="003821D8">
      <w:pPr>
        <w:spacing w:after="0" w:line="240" w:lineRule="auto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br w:type="page"/>
      </w:r>
    </w:p>
    <w:p w:rsidR="00A85912" w:rsidRPr="00CE08BF" w:rsidRDefault="008E5C56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lastRenderedPageBreak/>
        <w:t>مقدمه</w:t>
      </w:r>
    </w:p>
    <w:p w:rsidR="008E5C56" w:rsidRPr="00CE08BF" w:rsidRDefault="008E5C56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val="en-US" w:bidi="fa-IR"/>
        </w:rPr>
      </w:pPr>
      <w:r w:rsidRPr="00CE08BF">
        <w:rPr>
          <w:rFonts w:cs="B Nazanin" w:hint="eastAsia"/>
          <w:sz w:val="26"/>
          <w:szCs w:val="26"/>
          <w:rtl/>
        </w:rPr>
        <w:t>اديان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A85912" w:rsidRPr="00CE08BF">
        <w:rPr>
          <w:rFonts w:cs="B Nazanin" w:hint="eastAsia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همگي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تعالي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اند،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رسالت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eastAsia"/>
          <w:sz w:val="26"/>
          <w:szCs w:val="26"/>
          <w:rtl/>
        </w:rPr>
        <w:t>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تعليم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استوار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مبناي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همه</w:t>
      </w:r>
      <w:r w:rsidRPr="00CE08BF">
        <w:rPr>
          <w:rFonts w:cs="B Nazanin"/>
          <w:sz w:val="26"/>
          <w:szCs w:val="26"/>
          <w:rtl/>
        </w:rPr>
        <w:softHyphen/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آوران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وحي،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تعليمات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جانب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كمال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سعادت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فرستاده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جهت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آخرين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شريعت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مكان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فرستاده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رسالتي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سنگين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. </w:t>
      </w:r>
      <w:bookmarkStart w:id="1" w:name="OLE_LINK33"/>
      <w:bookmarkStart w:id="2" w:name="OLE_LINK34"/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eastAsia"/>
          <w:sz w:val="26"/>
          <w:szCs w:val="26"/>
          <w:rtl/>
        </w:rPr>
        <w:t>حسين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زاده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شانه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چي،</w:t>
      </w:r>
      <w:r w:rsidR="00A85912" w:rsidRPr="00CE08BF">
        <w:rPr>
          <w:rFonts w:cs="B Nazanin"/>
          <w:sz w:val="26"/>
          <w:szCs w:val="26"/>
          <w:rtl/>
        </w:rPr>
        <w:t xml:space="preserve"> 1388:</w:t>
      </w:r>
      <w:r w:rsidRPr="00CE08BF">
        <w:rPr>
          <w:rFonts w:cs="B Nazanin"/>
          <w:sz w:val="26"/>
          <w:szCs w:val="26"/>
          <w:rtl/>
        </w:rPr>
        <w:t xml:space="preserve"> 29)</w:t>
      </w:r>
    </w:p>
    <w:bookmarkEnd w:id="1"/>
    <w:bookmarkEnd w:id="2"/>
    <w:p w:rsidR="00745252" w:rsidRPr="00CE08BF" w:rsidRDefault="008E5C56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ديگر،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ماهيت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مشخصات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مخصوص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نظام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اديان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فلسفي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ظاهري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مخصوص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مثلا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عقيده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تثليث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تمركز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شخصيت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مسيح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تقديس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صليب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مشخصات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مسيحيت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عرفان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تصوف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اخلاق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مشخصات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هندويي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شمار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عقيده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استوار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جهت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يابند؛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بعد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زندگي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دنيوي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معنويات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ابعاد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اتصال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ملكوت،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اساسي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تشكيل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دهند</w:t>
      </w:r>
      <w:r w:rsidRPr="00CE08BF">
        <w:rPr>
          <w:rFonts w:cs="B Nazanin"/>
          <w:sz w:val="26"/>
          <w:szCs w:val="26"/>
          <w:rtl/>
        </w:rPr>
        <w:t>.</w:t>
      </w:r>
      <w:r w:rsidR="00745252" w:rsidRPr="00CE08BF">
        <w:rPr>
          <w:rStyle w:val="EndnoteReference"/>
          <w:rFonts w:cs="B Nazanin"/>
          <w:sz w:val="26"/>
          <w:szCs w:val="26"/>
          <w:rtl/>
        </w:rPr>
        <w:endnoteReference w:id="1"/>
      </w:r>
      <w:r w:rsidR="00745252"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آغاز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كاربردهاي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گوناگوني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آغاز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بعثت،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اختناق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حاكم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</w:t>
      </w:r>
      <w:r w:rsidRPr="00CE08BF">
        <w:rPr>
          <w:rFonts w:cs="B Nazanin"/>
          <w:sz w:val="26"/>
          <w:szCs w:val="26"/>
          <w:rtl/>
        </w:rPr>
        <w:t xml:space="preserve"> </w:t>
      </w:r>
      <w:bookmarkStart w:id="3" w:name="OLE_LINK5"/>
      <w:bookmarkStart w:id="4" w:name="OLE_LINK6"/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>)</w:t>
      </w:r>
      <w:bookmarkEnd w:id="3"/>
      <w:bookmarkEnd w:id="4"/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دوراني،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مسجدالحرام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آورد،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واجبات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محرمات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داد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cs"/>
          <w:sz w:val="26"/>
          <w:szCs w:val="26"/>
          <w:rtl/>
        </w:rPr>
        <w:t>محمدي،</w:t>
      </w:r>
      <w:r w:rsidRPr="00CE08BF">
        <w:rPr>
          <w:rFonts w:cs="B Nazanin"/>
          <w:sz w:val="26"/>
          <w:szCs w:val="26"/>
          <w:rtl/>
        </w:rPr>
        <w:t xml:space="preserve"> 1383: 31) </w:t>
      </w:r>
    </w:p>
    <w:p w:rsidR="00745252" w:rsidRPr="00CE08BF" w:rsidRDefault="00745252" w:rsidP="00D82E0C">
      <w:pPr>
        <w:pStyle w:val="FootnoteText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eastAsia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هجرت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</w:t>
      </w:r>
      <w:r w:rsidRPr="00CE08BF">
        <w:rPr>
          <w:rFonts w:cs="B Nazanin" w:hint="cs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مدينه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ساختن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مسجدالنبي،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فصل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نويني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فعاليت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آغاز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  <w:lang w:bidi="ar-SA"/>
        </w:rPr>
        <w:t xml:space="preserve"> </w:t>
      </w:r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eastAsia"/>
          <w:sz w:val="26"/>
          <w:szCs w:val="26"/>
          <w:rtl/>
        </w:rPr>
        <w:t>بيشتر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صبح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عشا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سخنراني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گفت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وگوهاي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علمي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پرداخت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جلسه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حضور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برپا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آشكارترين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جلوه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مدينه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تفسير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پيرامون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بخش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درخور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توجهي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سخنراني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  <w:lang w:bidi="ar-SA"/>
        </w:rPr>
        <w:t xml:space="preserve"> (</w:t>
      </w:r>
      <w:r w:rsidRPr="00CE08BF">
        <w:rPr>
          <w:rFonts w:cs="B Nazanin" w:hint="eastAsia"/>
          <w:sz w:val="26"/>
          <w:szCs w:val="26"/>
          <w:rtl/>
          <w:lang w:bidi="ar-SA"/>
        </w:rPr>
        <w:t>ص</w:t>
      </w:r>
      <w:r w:rsidRPr="00CE08BF">
        <w:rPr>
          <w:rFonts w:cs="B Nazanin"/>
          <w:sz w:val="26"/>
          <w:szCs w:val="26"/>
          <w:rtl/>
          <w:lang w:bidi="ar-SA"/>
        </w:rPr>
        <w:t>)</w:t>
      </w:r>
      <w:r w:rsidRPr="00CE08BF">
        <w:rPr>
          <w:rFonts w:cs="B Nazanin" w:hint="cs"/>
          <w:sz w:val="26"/>
          <w:szCs w:val="26"/>
          <w:rtl/>
          <w:lang w:bidi="ar-SA"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تشكيل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داد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علاوه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سخنراني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</w:t>
      </w:r>
      <w:r w:rsidRPr="00CE08BF">
        <w:rPr>
          <w:rFonts w:cs="B Nazanin" w:hint="cs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  <w:lang w:bidi="ar-SA"/>
        </w:rPr>
        <w:t xml:space="preserve"> (</w:t>
      </w:r>
      <w:r w:rsidRPr="00CE08BF">
        <w:rPr>
          <w:rFonts w:cs="B Nazanin" w:hint="eastAsia"/>
          <w:sz w:val="26"/>
          <w:szCs w:val="26"/>
          <w:rtl/>
          <w:lang w:bidi="ar-SA"/>
        </w:rPr>
        <w:t>ص</w:t>
      </w:r>
      <w:r w:rsidRPr="00CE08BF">
        <w:rPr>
          <w:rFonts w:cs="B Nazanin"/>
          <w:sz w:val="26"/>
          <w:szCs w:val="26"/>
          <w:rtl/>
          <w:lang w:bidi="ar-SA"/>
        </w:rPr>
        <w:t>)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كلاس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گوناگوني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تشكيل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eastAsia"/>
          <w:sz w:val="26"/>
          <w:szCs w:val="26"/>
          <w:rtl/>
        </w:rPr>
        <w:t>همان</w:t>
      </w:r>
      <w:r w:rsidRPr="00CE08BF">
        <w:rPr>
          <w:rFonts w:cs="B Nazanin"/>
          <w:sz w:val="26"/>
          <w:szCs w:val="26"/>
          <w:rtl/>
        </w:rPr>
        <w:t>: 23)</w:t>
      </w:r>
    </w:p>
    <w:p w:rsidR="00745252" w:rsidRPr="00CE08BF" w:rsidRDefault="00745252" w:rsidP="00D82E0C">
      <w:pPr>
        <w:pStyle w:val="FootnoteText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eastAsia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bookmarkStart w:id="5" w:name="OLE_LINK7"/>
      <w:bookmarkStart w:id="6" w:name="OLE_LINK8"/>
      <w:r w:rsidRPr="00CE08BF">
        <w:rPr>
          <w:rFonts w:cs="B Nazanin"/>
          <w:sz w:val="26"/>
          <w:szCs w:val="26"/>
          <w:rtl/>
          <w:lang w:bidi="ar-SA"/>
        </w:rPr>
        <w:t>(</w:t>
      </w:r>
      <w:r w:rsidRPr="00CE08BF">
        <w:rPr>
          <w:rFonts w:cs="B Nazanin" w:hint="eastAsia"/>
          <w:sz w:val="26"/>
          <w:szCs w:val="26"/>
          <w:rtl/>
          <w:lang w:bidi="ar-SA"/>
        </w:rPr>
        <w:t>ص</w:t>
      </w:r>
      <w:bookmarkEnd w:id="5"/>
      <w:bookmarkEnd w:id="6"/>
      <w:r w:rsidRPr="00CE08BF">
        <w:rPr>
          <w:rFonts w:cs="B Nazanin" w:hint="cs"/>
          <w:sz w:val="26"/>
          <w:szCs w:val="26"/>
          <w:rtl/>
          <w:lang w:bidi="ar-SA"/>
        </w:rPr>
        <w:t>)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ساير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ائمه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 xml:space="preserve">(ع) </w:t>
      </w:r>
      <w:r w:rsidRPr="00CE08BF">
        <w:rPr>
          <w:rFonts w:cs="B Nazanin" w:hint="eastAsia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تلاش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فراواني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حفظ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جنبه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بستند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"/>
      </w:r>
    </w:p>
    <w:p w:rsidR="00745252" w:rsidRPr="00CE08BF" w:rsidRDefault="00745252" w:rsidP="00EC7754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جنبه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چنان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مي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فرمايند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هرگونه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توقفي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لغو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بيهوده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تلاوت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پردازد،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سرگرم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ذكر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مباحثات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اشتغال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"/>
      </w:r>
      <w:r w:rsidRPr="00CE08BF">
        <w:rPr>
          <w:rFonts w:cs="B Nazanin"/>
          <w:sz w:val="26"/>
          <w:szCs w:val="26"/>
          <w:rtl/>
        </w:rPr>
        <w:t xml:space="preserve"> </w:t>
      </w:r>
      <w:bookmarkStart w:id="7" w:name="OLE_LINK9"/>
      <w:bookmarkStart w:id="8" w:name="OLE_LINK10"/>
    </w:p>
    <w:bookmarkEnd w:id="7"/>
    <w:bookmarkEnd w:id="8"/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روايت،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تشكيل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جلسه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جلسه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والاتري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پاداش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ثواب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جهاد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مباحث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فضيلت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محمدي،</w:t>
      </w:r>
      <w:r w:rsidRPr="00CE08BF">
        <w:rPr>
          <w:rFonts w:cs="B Nazanin"/>
          <w:sz w:val="26"/>
          <w:szCs w:val="26"/>
          <w:rtl/>
        </w:rPr>
        <w:t xml:space="preserve"> 1383: 33)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دانش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  <w:t>شمار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Fonts w:cs="B Nazanin"/>
          <w:sz w:val="26"/>
          <w:szCs w:val="26"/>
          <w:vertAlign w:val="superscript"/>
          <w:rtl/>
        </w:rPr>
        <w:endnoteReference w:id="4"/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يكديگر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(ص) دراين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0A6E0A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اِنَّما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نُصِبَت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المَساجِدُ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لِلْقُرآن</w:t>
      </w:r>
      <w:r w:rsidRPr="00CE08BF">
        <w:rPr>
          <w:rFonts w:cs="B Nazanin"/>
          <w:sz w:val="26"/>
          <w:szCs w:val="26"/>
          <w:rtl/>
        </w:rPr>
        <w:t>»</w:t>
      </w:r>
      <w:r w:rsidR="000A6E0A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5"/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cs"/>
          <w:sz w:val="26"/>
          <w:szCs w:val="26"/>
          <w:rtl/>
        </w:rPr>
        <w:t>خواندن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فهميدن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pStyle w:val="ListParagraph"/>
        <w:bidi/>
        <w:spacing w:after="0" w:line="240" w:lineRule="auto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مطالب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بزرگ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تاريخي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رسد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كنوني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نتوانسته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مفاهيم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 w:hint="cs"/>
          <w:sz w:val="26"/>
          <w:szCs w:val="26"/>
          <w:rtl/>
        </w:rPr>
        <w:softHyphen/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ايفا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دلايل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ناكارآمدي،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تكيه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مسئله،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ارائه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راهكارهايي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روز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مفاهيم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رسد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pStyle w:val="ListParagraph"/>
        <w:bidi/>
        <w:spacing w:after="0" w:line="240" w:lineRule="auto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tabs>
          <w:tab w:val="right" w:pos="477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به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روزرساني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شيوه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هاي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آموزش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قرآن</w:t>
      </w:r>
    </w:p>
    <w:p w:rsidR="00745252" w:rsidRPr="00CE08BF" w:rsidRDefault="00745252" w:rsidP="00EC7754">
      <w:pPr>
        <w:tabs>
          <w:tab w:val="right" w:pos="4770"/>
        </w:tabs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lastRenderedPageBreak/>
        <w:t>هرگاه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مرحله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برسد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اعتلاي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واقع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بازبيني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روزرساني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احساس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tabs>
          <w:tab w:val="right" w:pos="4770"/>
        </w:tabs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آن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رسد،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واقع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چراكه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بدون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ارائه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گردد،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ممكن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دچار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زدگي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بررسي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توانست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مرسوم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بازبيني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اصلاح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راستاي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روزآمد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softHyphen/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بلندي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بردارند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10521">
      <w:pPr>
        <w:tabs>
          <w:tab w:val="right" w:pos="4770"/>
        </w:tabs>
        <w:bidi/>
        <w:spacing w:after="0" w:line="240" w:lineRule="auto"/>
        <w:jc w:val="both"/>
        <w:rPr>
          <w:rFonts w:cs="B Nazanin"/>
          <w:b/>
          <w:bCs/>
          <w:sz w:val="26"/>
          <w:szCs w:val="26"/>
          <w:highlight w:val="red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عوامل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مؤثر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كارآمدي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آموزش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قرآن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كريم</w:t>
      </w:r>
    </w:p>
    <w:p w:rsidR="00D336F4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bookmarkStart w:id="9" w:name="OLE_LINK3"/>
      <w:bookmarkStart w:id="10" w:name="OLE_LINK4"/>
      <w:r w:rsidRPr="00CE08BF">
        <w:rPr>
          <w:rFonts w:cs="B Nazanin" w:hint="cs"/>
          <w:sz w:val="26"/>
          <w:szCs w:val="26"/>
          <w:rtl/>
        </w:rPr>
        <w:t>آموزش،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</w:t>
      </w:r>
      <w:r w:rsidR="00EC7754" w:rsidRPr="00CE08BF">
        <w:rPr>
          <w:rFonts w:cs="B Nazanin" w:hint="cs"/>
          <w:sz w:val="26"/>
          <w:szCs w:val="26"/>
          <w:rtl/>
        </w:rPr>
        <w:t>آ</w:t>
      </w:r>
      <w:r w:rsidRPr="00CE08BF">
        <w:rPr>
          <w:rFonts w:cs="B Nazanin" w:hint="cs"/>
          <w:sz w:val="26"/>
          <w:szCs w:val="26"/>
          <w:rtl/>
        </w:rPr>
        <w:t>يندي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آغاز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 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ختم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موفقيت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</w:t>
      </w:r>
      <w:r w:rsidR="00EC7754" w:rsidRPr="00CE08BF">
        <w:rPr>
          <w:rFonts w:cs="B Nazanin" w:hint="cs"/>
          <w:sz w:val="26"/>
          <w:szCs w:val="26"/>
          <w:rtl/>
        </w:rPr>
        <w:t>آ</w:t>
      </w:r>
      <w:r w:rsidRPr="00CE08BF">
        <w:rPr>
          <w:rFonts w:cs="B Nazanin" w:hint="cs"/>
          <w:sz w:val="26"/>
          <w:szCs w:val="26"/>
          <w:rtl/>
        </w:rPr>
        <w:t>يندي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بستگي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عناصر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عناصر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عبارتند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موضوع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D336F4" w:rsidP="00D336F4">
      <w:pPr>
        <w:spacing w:after="0" w:line="240" w:lineRule="auto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br w:type="page"/>
      </w:r>
    </w:p>
    <w:bookmarkEnd w:id="9"/>
    <w:bookmarkEnd w:id="10"/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rtl/>
          <w:lang w:val="en-US" w:bidi="fa-IR"/>
        </w:rPr>
      </w:pPr>
      <w:r w:rsidRPr="00CE08BF">
        <w:rPr>
          <w:rFonts w:cs="B Nazanin"/>
          <w:b/>
          <w:bCs/>
          <w:sz w:val="26"/>
          <w:szCs w:val="26"/>
          <w:rtl/>
          <w:lang w:val="en-US"/>
        </w:rPr>
        <w:lastRenderedPageBreak/>
        <w:t xml:space="preserve">1.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موضوع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و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val="en-US" w:bidi="fa-IR"/>
        </w:rPr>
        <w:t>محتواي</w:t>
      </w:r>
      <w:r w:rsidRPr="00CE08BF">
        <w:rPr>
          <w:rFonts w:cs="B Nazanin"/>
          <w:b/>
          <w:bCs/>
          <w:sz w:val="26"/>
          <w:szCs w:val="26"/>
          <w:rtl/>
          <w:lang w:val="en-US" w:bidi="fa-IR"/>
        </w:rPr>
        <w:t xml:space="preserve"> </w:t>
      </w:r>
      <w:hyperlink r:id="rId9" w:history="1">
        <w:r w:rsidRPr="00CE08BF">
          <w:rPr>
            <w:rFonts w:cs="B Nazanin" w:hint="cs"/>
            <w:b/>
            <w:bCs/>
            <w:sz w:val="26"/>
            <w:szCs w:val="26"/>
            <w:rtl/>
            <w:lang w:val="en-US" w:bidi="fa-IR"/>
          </w:rPr>
          <w:t>پیام</w:t>
        </w:r>
      </w:hyperlink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الف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جذابيت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پيام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اركان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فرايند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مجذوب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ساخته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متقاعد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موفقيت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1. </w:t>
      </w:r>
      <w:r w:rsidRPr="00CE08BF">
        <w:rPr>
          <w:rFonts w:cs="B Nazanin" w:hint="cs"/>
          <w:sz w:val="26"/>
          <w:szCs w:val="26"/>
          <w:rtl/>
        </w:rPr>
        <w:t>پيامي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محتوا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اگرچه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عالي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مترقي،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حياتي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پرفايده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درصورتي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ثمر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چراكه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دريافت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انديشه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متذكر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گردد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cs"/>
          <w:sz w:val="26"/>
          <w:szCs w:val="26"/>
          <w:rtl/>
        </w:rPr>
        <w:t>قائمي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نيا،</w:t>
      </w:r>
      <w:r w:rsidRPr="00CE08BF">
        <w:rPr>
          <w:rFonts w:cs="B Nazanin"/>
          <w:sz w:val="26"/>
          <w:szCs w:val="26"/>
          <w:rtl/>
        </w:rPr>
        <w:t xml:space="preserve"> 1387: 84)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2.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گيرنده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3.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گيرنده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ابهامي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EC7754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4.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پشتوانه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استدلالي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چاره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قبول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EC7754" w:rsidRPr="00CE08BF">
        <w:rPr>
          <w:rFonts w:cs="B Nazanin" w:hint="cs"/>
          <w:sz w:val="26"/>
          <w:szCs w:val="26"/>
          <w:rtl/>
        </w:rPr>
        <w:t xml:space="preserve">‌ </w:t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حقيقت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گيرنده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نگذارد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5.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گيرنده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ترغيب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انگيزه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يادگيري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دريافت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ايجاد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. 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6.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نيرومندي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استدلال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منطقي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عقلاني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گذاري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b/>
          <w:bCs/>
          <w:sz w:val="26"/>
          <w:szCs w:val="26"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ب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تدريجي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بودن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استمرار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داشتن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پيام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قاعده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تدريجي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استمرار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رعايت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قاعده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افزون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امكان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حركت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يادآوري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فرصت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حركت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سقوط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پرتگاه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غفلت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گمراهي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بخشد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pStyle w:val="FootnoteText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eastAsia"/>
          <w:sz w:val="26"/>
          <w:szCs w:val="26"/>
          <w:rtl/>
        </w:rPr>
        <w:t>دريافت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نتيجه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تأثير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فرصت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كافي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نيازمند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عبارت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ديگر،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مباحث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جهان،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گرو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ظرف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خاصي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تحقق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يابند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درخصوص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مربوط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انديشه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غفلت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فراموشي،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تأمل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تفكر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مقايسه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سنجش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سروكار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تأكيد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بيشتري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يابد؛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eastAsia"/>
          <w:sz w:val="26"/>
          <w:szCs w:val="26"/>
          <w:rtl/>
        </w:rPr>
        <w:t>قائمي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نيا،</w:t>
      </w:r>
      <w:r w:rsidRPr="00CE08BF">
        <w:rPr>
          <w:rFonts w:cs="B Nazanin"/>
          <w:sz w:val="26"/>
          <w:szCs w:val="26"/>
          <w:rtl/>
        </w:rPr>
        <w:t xml:space="preserve"> 1387: 85) </w:t>
      </w:r>
      <w:r w:rsidRPr="00CE08BF">
        <w:rPr>
          <w:rFonts w:cs="B Nazanin" w:hint="eastAsia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طبق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حاكم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تدريج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پذيرد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فرصت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كافي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تأمل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جوانب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بسنجد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نسبت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مصالح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مفاسد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تصميم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عملي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بگيرد</w:t>
      </w:r>
      <w:r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انتقال،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تدريجي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نشود،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ممكن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دليل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فراتر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دچار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زحمت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مشقت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زده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سرگردان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ساخته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كمال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نگردد،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بلكه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پرتگاه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لجاجت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گمراهي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بكشاند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EC7754">
      <w:pPr>
        <w:pStyle w:val="FootnoteText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طرف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ديگر،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دليل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برخورداري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شئون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درگيري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ذهني،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پيوسته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معرض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فراموشي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غفلت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بسا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چيزهايي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تكامل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نيازمند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برد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نتيجه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كاستي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فراواني،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بعد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معنوي،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روبه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چگونگي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برخورد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تعامل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عبارت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ديگر،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تربيت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eastAsia"/>
          <w:sz w:val="26"/>
          <w:szCs w:val="26"/>
          <w:rtl/>
        </w:rPr>
        <w:t>مي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eastAsia"/>
          <w:sz w:val="26"/>
          <w:szCs w:val="26"/>
          <w:rtl/>
        </w:rPr>
        <w:t>آموزد؛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يادآوري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اندرزشان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مؤمنين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مفيد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مؤثر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6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باعث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متذكر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eastAsia"/>
          <w:sz w:val="26"/>
          <w:szCs w:val="26"/>
          <w:rtl/>
        </w:rPr>
        <w:t>قائمي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نيا،</w:t>
      </w:r>
      <w:r w:rsidRPr="00CE08BF">
        <w:rPr>
          <w:rFonts w:cs="B Nazanin"/>
          <w:sz w:val="26"/>
          <w:szCs w:val="26"/>
          <w:rtl/>
        </w:rPr>
        <w:t xml:space="preserve"> 1387:</w:t>
      </w:r>
      <w:r w:rsidRPr="00CE08BF">
        <w:rPr>
          <w:rFonts w:cs="B Nazanin"/>
          <w:sz w:val="26"/>
          <w:szCs w:val="26"/>
          <w:rtl/>
          <w:lang w:bidi="ar-SA"/>
        </w:rPr>
        <w:t xml:space="preserve"> 59)</w:t>
      </w:r>
    </w:p>
    <w:p w:rsidR="00745252" w:rsidRPr="00CE08BF" w:rsidRDefault="00745252" w:rsidP="00D82E0C">
      <w:pPr>
        <w:pStyle w:val="ListParagraph"/>
        <w:bidi/>
        <w:spacing w:after="0" w:line="240" w:lineRule="auto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مفاهيم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دوره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چندان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طولاني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منتقل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تدريجي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مستمر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برنامه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گردد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تذكر،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ايفا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مبارك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رمضان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جلسات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هفتگي،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ماهانه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... </w:t>
      </w:r>
      <w:r w:rsidRPr="00CE08BF">
        <w:rPr>
          <w:rFonts w:cs="B Nazanin" w:hint="cs"/>
          <w:sz w:val="26"/>
          <w:szCs w:val="26"/>
          <w:rtl/>
        </w:rPr>
        <w:t>محدود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نشود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2. </w:t>
      </w:r>
      <w:r w:rsidRPr="00CE08BF">
        <w:rPr>
          <w:rFonts w:cs="B Nazanin" w:hint="cs"/>
          <w:b/>
          <w:bCs/>
          <w:sz w:val="26"/>
          <w:szCs w:val="26"/>
          <w:rtl/>
        </w:rPr>
        <w:t>شيوه</w:t>
      </w:r>
      <w:r w:rsidRPr="00CE08BF">
        <w:rPr>
          <w:rFonts w:cs="B Nazanin"/>
          <w:b/>
          <w:bCs/>
          <w:sz w:val="26"/>
          <w:szCs w:val="26"/>
          <w:rtl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</w:rPr>
        <w:t>هاي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انتقال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پيام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لازمه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موفقیت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کاری،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شیوه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جواد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460C0D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/>
          <w:sz w:val="26"/>
          <w:szCs w:val="26"/>
          <w:rtl/>
        </w:rPr>
        <w:lastRenderedPageBreak/>
        <w:t>«</w:t>
      </w:r>
      <w:r w:rsidRPr="00CE08BF">
        <w:rPr>
          <w:rFonts w:cs="B Nazanin" w:hint="cs"/>
          <w:sz w:val="26"/>
          <w:szCs w:val="26"/>
          <w:rtl/>
        </w:rPr>
        <w:t>مَن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یعرف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المَواردَ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اَعیتُهُ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المَصادِرُ</w:t>
      </w:r>
      <w:r w:rsidRPr="00CE08BF">
        <w:rPr>
          <w:rFonts w:cs="B Nazanin"/>
          <w:sz w:val="26"/>
          <w:szCs w:val="26"/>
          <w:rtl/>
        </w:rPr>
        <w:t>»</w:t>
      </w:r>
      <w:r w:rsidR="00460C0D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7"/>
      </w:r>
      <w:r w:rsidR="00460C0D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کسى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ورود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کارى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نشناسد،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درمانده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مى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Fonts w:cs="B Nazanin"/>
          <w:sz w:val="26"/>
          <w:szCs w:val="26"/>
          <w:highlight w:val="yellow"/>
          <w:rtl/>
        </w:rPr>
        <w:t xml:space="preserve"> </w:t>
      </w:r>
    </w:p>
    <w:p w:rsidR="00745252" w:rsidRPr="00CE08BF" w:rsidRDefault="00745252" w:rsidP="00EC7754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بنابراين،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متفاوت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مقتضيات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فرایند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شمرده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460C0D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اُدْعُ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إِلى‏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سَبيلِ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رَبِّكَ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بِالْحِكْمَةِ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الْمَوْعِظَةِ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الْحَسَنَةِ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جادِلْهُمْ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بِالَّتي‏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هِيَ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اَحسَن</w:t>
      </w:r>
      <w:r w:rsidRPr="00CE08BF">
        <w:rPr>
          <w:rFonts w:cs="B Nazanin"/>
          <w:sz w:val="26"/>
          <w:szCs w:val="26"/>
          <w:rtl/>
        </w:rPr>
        <w:t>»</w:t>
      </w:r>
      <w:r w:rsidR="00460C0D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8"/>
      </w:r>
      <w:r w:rsidR="00460C0D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حكمت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اندرز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نيكو،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پروردگارت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نما</w:t>
      </w:r>
      <w:r w:rsidRPr="00CE08BF">
        <w:rPr>
          <w:rFonts w:cs="B Nazanin"/>
          <w:sz w:val="26"/>
          <w:szCs w:val="26"/>
          <w:rtl/>
        </w:rPr>
        <w:t xml:space="preserve">!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روشى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نيكوتر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استدلال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مناظره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كن</w:t>
      </w:r>
      <w:r w:rsidRPr="00CE08BF">
        <w:rPr>
          <w:rFonts w:cs="B Nazanin"/>
          <w:sz w:val="26"/>
          <w:szCs w:val="26"/>
          <w:rtl/>
        </w:rPr>
        <w:t xml:space="preserve">!»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نگاه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كارشناسان،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انتقال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پيام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گونه</w:t>
      </w:r>
      <w:r w:rsidRPr="00CE08BF">
        <w:rPr>
          <w:rFonts w:cs="B Nazanin"/>
          <w:sz w:val="26"/>
          <w:szCs w:val="26"/>
          <w:rtl/>
          <w:lang w:bidi="fa-IR"/>
        </w:rPr>
        <w:softHyphen/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: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سنتي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نوين</w:t>
      </w:r>
      <w:r w:rsidRPr="00CE08BF">
        <w:rPr>
          <w:rFonts w:cs="B Nazanin"/>
          <w:sz w:val="26"/>
          <w:szCs w:val="26"/>
          <w:rtl/>
          <w:lang w:bidi="fa-IR"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الف) شيوه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سنتي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امروزه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نظر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علم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روان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شناسي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علوم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تربيتي،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سنتي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سخنراني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طور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مستقيم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ارائه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جايگاهي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ندارد؛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دليل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معمولا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مدرسان،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تنها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شنوايي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يادگيري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مؤثر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دانند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صحيح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باشد؛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چرا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همه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حواس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پنج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گانه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انتقال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پيام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يادگيري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ايفاي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نقش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كنند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بخش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بزرگي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يادگيري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انسان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طريق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بينايي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صورت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گيرد؛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چنان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تجربه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دست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آمده،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بينايي،</w:t>
      </w:r>
      <w:r w:rsidRPr="00CE08BF">
        <w:rPr>
          <w:rFonts w:cs="B Nazanin"/>
          <w:sz w:val="26"/>
          <w:szCs w:val="26"/>
          <w:rtl/>
          <w:lang w:bidi="fa-IR"/>
        </w:rPr>
        <w:t xml:space="preserve"> 75%</w:t>
      </w:r>
      <w:r w:rsidRPr="00CE08BF">
        <w:rPr>
          <w:rFonts w:cs="B Nazanin" w:hint="cs"/>
          <w:sz w:val="26"/>
          <w:szCs w:val="26"/>
          <w:rtl/>
          <w:lang w:bidi="fa-IR"/>
        </w:rPr>
        <w:t>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شنوايي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13%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سایر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حس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</w:t>
      </w:r>
      <w:r w:rsidRPr="00CE08BF">
        <w:rPr>
          <w:rFonts w:cs="B Nazanin"/>
          <w:sz w:val="26"/>
          <w:szCs w:val="26"/>
          <w:rtl/>
          <w:lang w:bidi="fa-IR"/>
        </w:rPr>
        <w:t xml:space="preserve"> 12% </w:t>
      </w:r>
      <w:r w:rsidRPr="00CE08BF">
        <w:rPr>
          <w:rFonts w:cs="B Nazanin" w:hint="cs"/>
          <w:sz w:val="26"/>
          <w:szCs w:val="26"/>
          <w:rtl/>
          <w:lang w:bidi="fa-IR"/>
        </w:rPr>
        <w:t>باقي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مانده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اختصاص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دهند؛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بهره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ابزارهاي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ديداري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اولويت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دارند</w:t>
      </w:r>
      <w:r w:rsidRPr="00CE08BF">
        <w:rPr>
          <w:rFonts w:cs="B Nazanin"/>
          <w:sz w:val="26"/>
          <w:szCs w:val="26"/>
          <w:rtl/>
          <w:lang w:bidi="fa-IR"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ب)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شيوه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نوين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نوين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معمولا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بيشتر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يافته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روان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شناسي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علوم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تربيتي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انتقال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پيام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استفاده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توان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كاربردي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دانست؛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براساس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سن،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ميزان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تحصيلات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سطح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فرهنگي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افراد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توان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سمبليك،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فرموليك،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پرسش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پاسخ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قصه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گويي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استفاده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كرد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  <w:r w:rsidRPr="00CE08BF">
        <w:rPr>
          <w:rFonts w:cs="B Nazanin" w:hint="cs"/>
          <w:sz w:val="26"/>
          <w:szCs w:val="26"/>
          <w:rtl/>
          <w:lang w:bidi="fa-IR"/>
        </w:rPr>
        <w:t>براي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نمونه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قصه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گويي،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مربي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مثلا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مفاهيم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قرآني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قالب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قصه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جذاب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كوتاه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فراگير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انتقال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دهد</w:t>
      </w:r>
      <w:r w:rsidRPr="00CE08BF">
        <w:rPr>
          <w:rFonts w:cs="B Nazanin"/>
          <w:sz w:val="26"/>
          <w:szCs w:val="26"/>
          <w:rtl/>
          <w:lang w:bidi="fa-IR"/>
        </w:rPr>
        <w:t>.</w:t>
      </w:r>
      <w:r w:rsidRPr="00CE08BF">
        <w:rPr>
          <w:rStyle w:val="EndnoteReference"/>
          <w:rFonts w:cs="B Nazanin"/>
          <w:sz w:val="26"/>
          <w:szCs w:val="26"/>
          <w:rtl/>
          <w:lang w:bidi="fa-IR"/>
        </w:rPr>
        <w:endnoteReference w:id="9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CE08BF">
        <w:rPr>
          <w:rFonts w:cs="B Nazanin"/>
          <w:b/>
          <w:bCs/>
          <w:sz w:val="26"/>
          <w:szCs w:val="26"/>
          <w:highlight w:val="yellow"/>
          <w:rtl/>
          <w:lang w:bidi="fa-IR"/>
        </w:rPr>
        <w:softHyphen/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>2.1.</w:t>
      </w:r>
      <w:r w:rsidRPr="00CE08BF">
        <w:rPr>
          <w:rFonts w:cs="B Nazanin" w:hint="cs"/>
          <w:b/>
          <w:bCs/>
          <w:sz w:val="26"/>
          <w:szCs w:val="26"/>
          <w:rtl/>
        </w:rPr>
        <w:t>ابزارهاي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انتقال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پيام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ascii="Tahoma" w:hAnsi="Tahoma"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رساندن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اندازه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امروزه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جهان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محتوا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مايه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دليل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گذاشته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مقابل،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دليل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نامناسب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عكس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0"/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ديداري،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شنيداري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نوشتاري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تقسيم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اينجا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  <w:t>اختصار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مصاديق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710521">
      <w:pPr>
        <w:pStyle w:val="Heading5"/>
        <w:spacing w:before="0" w:after="0" w:line="240" w:lineRule="auto"/>
        <w:jc w:val="both"/>
        <w:rPr>
          <w:rFonts w:cs="B Nazanin"/>
          <w:i w:val="0"/>
          <w:iCs w:val="0"/>
          <w:rtl/>
        </w:rPr>
      </w:pPr>
      <w:r w:rsidRPr="00CE08BF">
        <w:rPr>
          <w:rFonts w:cs="B Nazanin" w:hint="cs"/>
          <w:i w:val="0"/>
          <w:iCs w:val="0"/>
          <w:rtl/>
        </w:rPr>
        <w:t>الف</w:t>
      </w:r>
      <w:r w:rsidRPr="00CE08BF">
        <w:rPr>
          <w:rFonts w:cs="B Nazanin"/>
          <w:i w:val="0"/>
          <w:iCs w:val="0"/>
          <w:rtl/>
        </w:rPr>
        <w:t xml:space="preserve">) </w:t>
      </w:r>
      <w:r w:rsidRPr="00CE08BF">
        <w:rPr>
          <w:rFonts w:cs="B Nazanin" w:hint="cs"/>
          <w:i w:val="0"/>
          <w:iCs w:val="0"/>
          <w:rtl/>
        </w:rPr>
        <w:t>نمایشگاه</w:t>
      </w:r>
      <w:r w:rsidRPr="00CE08BF">
        <w:rPr>
          <w:rFonts w:cs="B Nazanin"/>
          <w:i w:val="0"/>
          <w:iCs w:val="0"/>
          <w:rtl/>
        </w:rPr>
        <w:softHyphen/>
      </w:r>
      <w:r w:rsidRPr="00CE08BF">
        <w:rPr>
          <w:rFonts w:cs="B Nazanin" w:hint="cs"/>
          <w:i w:val="0"/>
          <w:iCs w:val="0"/>
          <w:rtl/>
        </w:rPr>
        <w:t>ها،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آرم</w:t>
      </w:r>
      <w:r w:rsidRPr="00CE08BF">
        <w:rPr>
          <w:rFonts w:cs="B Nazanin"/>
          <w:i w:val="0"/>
          <w:iCs w:val="0"/>
          <w:rtl/>
        </w:rPr>
        <w:softHyphen/>
      </w:r>
      <w:r w:rsidRPr="00CE08BF">
        <w:rPr>
          <w:rFonts w:cs="B Nazanin" w:hint="cs"/>
          <w:i w:val="0"/>
          <w:iCs w:val="0"/>
          <w:rtl/>
        </w:rPr>
        <w:t>ها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و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تابلوها</w:t>
      </w:r>
      <w:r w:rsidRPr="00CE08BF">
        <w:rPr>
          <w:rFonts w:cs="B Nazanin"/>
          <w:i w:val="0"/>
          <w:iCs w:val="0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طور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برگزاری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نمایشگاه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نصب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تابلوها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مضامین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خواندنی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برگزاری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نمایشگاه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تصویری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تجسمی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عکس،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گرافیک،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نقاشی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طراحی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موضوع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مفاهيم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تعليمات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مضامین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زیبا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خواندنی،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غیرمستقیم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شهيد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بهشتي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گاهی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نمایشگاه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عکس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بیننده،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کتاب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بیشتر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نمایشگاه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عکسی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بینندگان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سوی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فراخواند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نیز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(</w:t>
      </w:r>
      <w:r w:rsidRPr="00CE08BF">
        <w:rPr>
          <w:rFonts w:cs="B Nazanin" w:hint="cs"/>
          <w:sz w:val="26"/>
          <w:szCs w:val="26"/>
          <w:rtl/>
          <w:lang w:val="en-US" w:bidi="fa-IR"/>
        </w:rPr>
        <w:t>بهشتي،</w:t>
      </w:r>
      <w:r w:rsidRPr="00CE08BF">
        <w:rPr>
          <w:rFonts w:cs="B Nazanin"/>
          <w:sz w:val="26"/>
          <w:szCs w:val="26"/>
          <w:rtl/>
          <w:lang w:val="en-US" w:bidi="fa-IR"/>
        </w:rPr>
        <w:t xml:space="preserve"> 1388: 148)</w:t>
      </w:r>
    </w:p>
    <w:p w:rsidR="00745252" w:rsidRPr="00CE08BF" w:rsidRDefault="00745252" w:rsidP="00710521">
      <w:pPr>
        <w:pStyle w:val="Heading5"/>
        <w:spacing w:before="0" w:after="0" w:line="240" w:lineRule="auto"/>
        <w:jc w:val="both"/>
        <w:rPr>
          <w:rFonts w:cs="B Nazanin"/>
          <w:i w:val="0"/>
          <w:iCs w:val="0"/>
          <w:rtl/>
        </w:rPr>
      </w:pPr>
      <w:r w:rsidRPr="00CE08BF">
        <w:rPr>
          <w:rFonts w:cs="B Nazanin" w:hint="cs"/>
          <w:i w:val="0"/>
          <w:iCs w:val="0"/>
          <w:rtl/>
        </w:rPr>
        <w:t>ب</w:t>
      </w:r>
      <w:r w:rsidRPr="00CE08BF">
        <w:rPr>
          <w:rFonts w:cs="B Nazanin"/>
          <w:i w:val="0"/>
          <w:iCs w:val="0"/>
          <w:rtl/>
        </w:rPr>
        <w:t xml:space="preserve">) </w:t>
      </w:r>
      <w:r w:rsidRPr="00CE08BF">
        <w:rPr>
          <w:rFonts w:cs="B Nazanin" w:hint="cs"/>
          <w:i w:val="0"/>
          <w:iCs w:val="0"/>
          <w:rtl/>
        </w:rPr>
        <w:t>استفاده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از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رسانه</w:t>
      </w:r>
      <w:r w:rsidRPr="00CE08BF">
        <w:rPr>
          <w:rFonts w:cs="B Nazanin"/>
          <w:i w:val="0"/>
          <w:iCs w:val="0"/>
          <w:rtl/>
        </w:rPr>
        <w:softHyphen/>
      </w:r>
      <w:r w:rsidRPr="00CE08BF">
        <w:rPr>
          <w:rFonts w:cs="B Nazanin" w:hint="cs"/>
          <w:i w:val="0"/>
          <w:iCs w:val="0"/>
          <w:rtl/>
        </w:rPr>
        <w:t>های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تصویری</w:t>
      </w:r>
      <w:r w:rsidRPr="00CE08BF">
        <w:rPr>
          <w:rFonts w:cs="B Nazanin"/>
          <w:i w:val="0"/>
          <w:iCs w:val="0"/>
          <w:rtl/>
        </w:rPr>
        <w:t xml:space="preserve"> (</w:t>
      </w:r>
      <w:r w:rsidRPr="00CE08BF">
        <w:rPr>
          <w:rFonts w:cs="B Nazanin" w:hint="cs"/>
          <w:i w:val="0"/>
          <w:iCs w:val="0"/>
          <w:rtl/>
        </w:rPr>
        <w:t>تلویزیون</w:t>
      </w:r>
      <w:r w:rsidRPr="00CE08BF">
        <w:rPr>
          <w:rFonts w:cs="B Nazanin"/>
          <w:i w:val="0"/>
          <w:iCs w:val="0"/>
          <w:rtl/>
        </w:rPr>
        <w:t xml:space="preserve"> </w:t>
      </w:r>
      <w:r w:rsidRPr="00CE08BF">
        <w:rPr>
          <w:rFonts w:cs="B Nazanin" w:hint="cs"/>
          <w:i w:val="0"/>
          <w:iCs w:val="0"/>
          <w:rtl/>
        </w:rPr>
        <w:t>و</w:t>
      </w:r>
      <w:r w:rsidRPr="00CE08BF">
        <w:rPr>
          <w:rFonts w:cs="B Nazanin"/>
          <w:i w:val="0"/>
          <w:iCs w:val="0"/>
          <w:rtl/>
        </w:rPr>
        <w:t>... )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lastRenderedPageBreak/>
        <w:t>رسانه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تصویری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تلویزیون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سینما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</w:r>
      <w:r w:rsidR="00EC7754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یکی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گسترده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ارتباط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گستره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ارشاد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تصویری،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وسیع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نشریات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زمینه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تحولات</w:t>
      </w:r>
      <w:r w:rsidRPr="00CE08BF">
        <w:rPr>
          <w:rFonts w:cs="B Nazanin"/>
          <w:sz w:val="26"/>
          <w:szCs w:val="26"/>
          <w:rtl/>
        </w:rPr>
        <w:softHyphen/>
        <w:t xml:space="preserve"> </w:t>
      </w:r>
      <w:r w:rsidRPr="00CE08BF">
        <w:rPr>
          <w:rFonts w:cs="B Nazanin" w:hint="cs"/>
          <w:sz w:val="26"/>
          <w:szCs w:val="26"/>
          <w:rtl/>
        </w:rPr>
        <w:t>آنی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بهره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گیری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نیروهای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درونی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برآوردن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زیبایی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شناسانه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 از ابزار هنر می</w:t>
      </w:r>
      <w:r w:rsidRPr="00CE08BF">
        <w:rPr>
          <w:rFonts w:cs="B Nazanin" w:hint="cs"/>
          <w:sz w:val="26"/>
          <w:szCs w:val="26"/>
          <w:rtl/>
        </w:rPr>
        <w:softHyphen/>
        <w:t>تواند نهادینه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 ماندنی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عمیق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نماید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رهبر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معظم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انقلاب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مسئولان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اندركاران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سينما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 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نگاه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سينماي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بلندمدت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برنامه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دقيق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آينده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بهره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تأثيرگذاري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حداكثري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1"/>
      </w:r>
    </w:p>
    <w:p w:rsidR="00745252" w:rsidRPr="00CE08BF" w:rsidRDefault="00745252" w:rsidP="00F1572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آثار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توليد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F1572B" w:rsidRPr="00CE08BF">
        <w:rPr>
          <w:rFonts w:cs="B Nazanin" w:hint="cs"/>
          <w:sz w:val="26"/>
          <w:szCs w:val="26"/>
          <w:rtl/>
        </w:rPr>
        <w:t>در اين حوزه</w:t>
      </w:r>
      <w:r w:rsidR="00F1572B" w:rsidRPr="00CE08B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5867C2" w:rsidRPr="00CE08BF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5867C2" w:rsidRPr="00CE08BF">
        <w:rPr>
          <w:rFonts w:cs="B Nazanin" w:hint="cs"/>
          <w:sz w:val="26"/>
          <w:szCs w:val="26"/>
          <w:rtl/>
        </w:rPr>
        <w:t>به</w:t>
      </w:r>
      <w:r w:rsidR="005867C2" w:rsidRPr="00CE08BF">
        <w:rPr>
          <w:rFonts w:cs="B Nazanin" w:hint="cs"/>
          <w:sz w:val="26"/>
          <w:szCs w:val="26"/>
          <w:rtl/>
        </w:rPr>
        <w:softHyphen/>
        <w:t>ويژه فيلم</w:t>
      </w:r>
      <w:r w:rsidR="005867C2" w:rsidRPr="00CE08BF">
        <w:rPr>
          <w:rFonts w:cs="B Nazanin" w:hint="cs"/>
          <w:sz w:val="26"/>
          <w:szCs w:val="26"/>
          <w:rtl/>
        </w:rPr>
        <w:softHyphen/>
        <w:t>ها و داستان</w:t>
      </w:r>
      <w:r w:rsidR="005867C2" w:rsidRPr="00CE08BF">
        <w:rPr>
          <w:rFonts w:cs="B Nazanin" w:hint="cs"/>
          <w:sz w:val="26"/>
          <w:szCs w:val="26"/>
          <w:rtl/>
        </w:rPr>
        <w:softHyphen/>
        <w:t>هاي پويانمايي، كليپ</w:t>
      </w:r>
      <w:r w:rsidR="005867C2" w:rsidRPr="00CE08BF">
        <w:rPr>
          <w:rFonts w:cs="B Nazanin" w:hint="cs"/>
          <w:sz w:val="26"/>
          <w:szCs w:val="26"/>
          <w:rtl/>
        </w:rPr>
        <w:softHyphen/>
        <w:t>ها و فيلم</w:t>
      </w:r>
      <w:r w:rsidR="005867C2" w:rsidRPr="00CE08BF">
        <w:rPr>
          <w:rFonts w:cs="B Nazanin" w:hint="cs"/>
          <w:sz w:val="26"/>
          <w:szCs w:val="26"/>
          <w:rtl/>
        </w:rPr>
        <w:softHyphen/>
        <w:t>هاي سينمايي-</w:t>
      </w:r>
      <w:r w:rsidR="00F1572B" w:rsidRPr="00CE08BF">
        <w:rPr>
          <w:rFonts w:cs="B Nazanin" w:hint="cs"/>
          <w:sz w:val="26"/>
          <w:szCs w:val="26"/>
          <w:rtl/>
        </w:rPr>
        <w:t xml:space="preserve"> </w:t>
      </w:r>
      <w:r w:rsidR="005867C2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ج</w:t>
      </w:r>
      <w:r w:rsidRPr="00CE08BF">
        <w:rPr>
          <w:rFonts w:cs="B Nazanin"/>
          <w:b/>
          <w:bCs/>
          <w:sz w:val="26"/>
          <w:szCs w:val="26"/>
          <w:rtl/>
        </w:rPr>
        <w:t>)</w:t>
      </w:r>
      <w:r w:rsidRPr="00CE08BF">
        <w:rPr>
          <w:rFonts w:cs="B Nazanin" w:hint="cs"/>
          <w:b/>
          <w:bCs/>
          <w:sz w:val="26"/>
          <w:szCs w:val="26"/>
          <w:rtl/>
        </w:rPr>
        <w:t xml:space="preserve"> كتاب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گسترش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ارتقاي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مطالعه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كتاب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نوشتاري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برشمرد؛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چراكه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كتاب،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امكان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راستاي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بخشي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نيازسنجي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علاقه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تمايلات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حداكثري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تلاش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="00F1572B" w:rsidRPr="00CE08BF">
        <w:rPr>
          <w:rFonts w:cs="B Nazanin" w:hint="cs"/>
          <w:sz w:val="26"/>
          <w:szCs w:val="26"/>
          <w:rtl/>
        </w:rPr>
        <w:t>امروزه كتاب</w:t>
      </w:r>
      <w:r w:rsidR="00F1572B" w:rsidRPr="00CE08BF">
        <w:rPr>
          <w:rFonts w:cs="B Nazanin" w:hint="cs"/>
          <w:sz w:val="26"/>
          <w:szCs w:val="26"/>
          <w:rtl/>
        </w:rPr>
        <w:softHyphen/>
        <w:t>هاي بسياري در حوزه</w:t>
      </w:r>
      <w:r w:rsidR="00F1572B" w:rsidRPr="00CE08BF">
        <w:rPr>
          <w:rFonts w:cs="B Nazanin" w:hint="cs"/>
          <w:sz w:val="26"/>
          <w:szCs w:val="26"/>
          <w:rtl/>
        </w:rPr>
        <w:softHyphen/>
        <w:t>هاي مختلف علوم قرآني وارد بازار نشر شده</w:t>
      </w:r>
      <w:r w:rsidR="00F1572B" w:rsidRPr="00CE08BF">
        <w:rPr>
          <w:rFonts w:cs="B Nazanin" w:hint="cs"/>
          <w:sz w:val="26"/>
          <w:szCs w:val="26"/>
          <w:rtl/>
        </w:rPr>
        <w:softHyphen/>
      </w:r>
      <w:r w:rsidR="004E3D7C" w:rsidRPr="00CE08BF">
        <w:rPr>
          <w:rFonts w:cs="B Nazanin" w:hint="cs"/>
          <w:sz w:val="26"/>
          <w:szCs w:val="26"/>
          <w:rtl/>
        </w:rPr>
        <w:t>اند؛</w:t>
      </w:r>
      <w:r w:rsidR="00F1572B" w:rsidRPr="00CE08BF">
        <w:rPr>
          <w:rFonts w:cs="B Nazanin" w:hint="cs"/>
          <w:sz w:val="26"/>
          <w:szCs w:val="26"/>
          <w:rtl/>
        </w:rPr>
        <w:t xml:space="preserve"> انتخاب</w:t>
      </w:r>
      <w:r w:rsidR="00D0090F" w:rsidRPr="00CE08BF">
        <w:rPr>
          <w:rFonts w:cs="B Nazanin" w:hint="cs"/>
          <w:sz w:val="26"/>
          <w:szCs w:val="26"/>
          <w:rtl/>
        </w:rPr>
        <w:t xml:space="preserve"> درست و بجا</w:t>
      </w:r>
      <w:r w:rsidR="00F1572B" w:rsidRPr="00CE08BF">
        <w:rPr>
          <w:rFonts w:cs="B Nazanin" w:hint="cs"/>
          <w:sz w:val="26"/>
          <w:szCs w:val="26"/>
          <w:rtl/>
        </w:rPr>
        <w:t>،</w:t>
      </w:r>
      <w:r w:rsidR="00D0090F" w:rsidRPr="00CE08BF">
        <w:rPr>
          <w:rFonts w:cs="B Nazanin" w:hint="cs"/>
          <w:sz w:val="26"/>
          <w:szCs w:val="26"/>
          <w:rtl/>
        </w:rPr>
        <w:t xml:space="preserve"> معرفي و تهيه</w:t>
      </w:r>
      <w:r w:rsidR="00F1572B" w:rsidRPr="00CE08BF">
        <w:rPr>
          <w:rFonts w:cs="B Nazanin" w:hint="cs"/>
          <w:sz w:val="26"/>
          <w:szCs w:val="26"/>
          <w:rtl/>
        </w:rPr>
        <w:t xml:space="preserve"> اين</w:t>
      </w:r>
      <w:r w:rsidR="00D0090F" w:rsidRPr="00CE08BF">
        <w:rPr>
          <w:rFonts w:cs="B Nazanin" w:hint="cs"/>
          <w:sz w:val="26"/>
          <w:szCs w:val="26"/>
          <w:rtl/>
        </w:rPr>
        <w:t xml:space="preserve"> كتاب</w:t>
      </w:r>
      <w:r w:rsidR="00D0090F" w:rsidRPr="00CE08BF">
        <w:rPr>
          <w:rFonts w:cs="B Nazanin" w:hint="cs"/>
          <w:sz w:val="26"/>
          <w:szCs w:val="26"/>
          <w:rtl/>
        </w:rPr>
        <w:softHyphen/>
        <w:t>ها توسط دست</w:t>
      </w:r>
      <w:r w:rsidR="00D0090F" w:rsidRPr="00CE08BF">
        <w:rPr>
          <w:rFonts w:cs="B Nazanin" w:hint="cs"/>
          <w:sz w:val="26"/>
          <w:szCs w:val="26"/>
          <w:rtl/>
        </w:rPr>
        <w:softHyphen/>
        <w:t>اندركاران و مربيان قرآن</w:t>
      </w:r>
      <w:r w:rsidR="004E3D7C" w:rsidRPr="00CE08BF">
        <w:rPr>
          <w:rFonts w:cs="B Nazanin" w:hint="cs"/>
          <w:sz w:val="26"/>
          <w:szCs w:val="26"/>
          <w:rtl/>
        </w:rPr>
        <w:t>،</w:t>
      </w:r>
      <w:r w:rsidR="00D0090F" w:rsidRPr="00CE08BF">
        <w:rPr>
          <w:rFonts w:cs="B Nazanin" w:hint="cs"/>
          <w:sz w:val="26"/>
          <w:szCs w:val="26"/>
          <w:rtl/>
        </w:rPr>
        <w:t xml:space="preserve"> </w:t>
      </w:r>
      <w:r w:rsidR="004E3D7C" w:rsidRPr="00CE08BF">
        <w:rPr>
          <w:rFonts w:cs="B Nazanin" w:hint="cs"/>
          <w:sz w:val="26"/>
          <w:szCs w:val="26"/>
          <w:rtl/>
        </w:rPr>
        <w:t>كمك شاياني به جذب فراگيران و انتقال مفاهيم مورد نظر قرآني خواهد كرد.</w:t>
      </w:r>
      <w:r w:rsidR="00D0090F" w:rsidRPr="00CE08BF">
        <w:rPr>
          <w:rFonts w:cs="B Nazanin" w:hint="cs"/>
          <w:sz w:val="26"/>
          <w:szCs w:val="26"/>
          <w:rtl/>
        </w:rPr>
        <w:t xml:space="preserve"> </w:t>
      </w:r>
      <w:r w:rsidR="00F1572B" w:rsidRPr="00CE08BF">
        <w:rPr>
          <w:rFonts w:cs="B Nazanin" w:hint="cs"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د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نشریات</w:t>
      </w:r>
    </w:p>
    <w:p w:rsidR="00745252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رسانه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مکتوب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نوشتاری 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آموزي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گوناگون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برنامه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دقيق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هدفدار،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عناوين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موضوعات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طور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هفتگي،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ماهيانه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فصلنامه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اختيار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علاقه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مندان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جذابيت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بصري،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ادبي،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پرهيز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شعارزدگي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مستقيم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خشك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ملال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مستعد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تهيه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انگيزه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اشتياق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فرايند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852214" w:rsidRPr="00CE08BF">
        <w:rPr>
          <w:rFonts w:cs="B Nazanin" w:hint="cs"/>
          <w:sz w:val="26"/>
          <w:szCs w:val="26"/>
          <w:rtl/>
        </w:rPr>
        <w:t xml:space="preserve">قرآن،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نحو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ببرد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ه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برگزاري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اردوهاي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زيارتي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سياحتي</w:t>
      </w:r>
    </w:p>
    <w:p w:rsidR="00D336F4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طور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حتم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برگزاري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اردوهاي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سياحتي،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زيارتي،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بازديد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="00852214" w:rsidRPr="00CE08BF">
        <w:rPr>
          <w:rFonts w:cs="B Nazanin" w:hint="cs"/>
          <w:sz w:val="26"/>
          <w:szCs w:val="26"/>
          <w:rtl/>
        </w:rPr>
        <w:t>ي 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جدا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خشك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ملال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آور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كلاس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پرنشاط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ماندگاري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ذهن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كودكان،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نوجوانان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بزرگ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سالان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افزايش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جز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باعث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نزديك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فراگيران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ديگر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D336F4" w:rsidP="00D336F4">
      <w:pPr>
        <w:spacing w:after="0" w:line="240" w:lineRule="auto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br w:type="page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lastRenderedPageBreak/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استفاده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از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فضاي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مجازي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البته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ممكن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 امکانات 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نباشد؛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رايانه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مجهز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جذابيت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مجازي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امروزه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مجازي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هموارتر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كنند</w:t>
      </w:r>
      <w:r w:rsidRPr="00CE08BF">
        <w:rPr>
          <w:rFonts w:cs="B Nazanin"/>
          <w:sz w:val="26"/>
          <w:szCs w:val="26"/>
          <w:rtl/>
        </w:rPr>
        <w:t>.</w:t>
      </w:r>
      <w:r w:rsidR="007F60D9" w:rsidRPr="00CE08BF">
        <w:rPr>
          <w:rFonts w:cs="B Nazanin" w:hint="cs"/>
          <w:sz w:val="26"/>
          <w:szCs w:val="26"/>
          <w:rtl/>
        </w:rPr>
        <w:t xml:space="preserve"> استفاده از جذابيت</w:t>
      </w:r>
      <w:r w:rsidR="007F60D9" w:rsidRPr="00CE08BF">
        <w:rPr>
          <w:rFonts w:cs="B Nazanin" w:hint="cs"/>
          <w:sz w:val="26"/>
          <w:szCs w:val="26"/>
          <w:rtl/>
        </w:rPr>
        <w:softHyphen/>
        <w:t>هاي سالم و جذاب اين سايت</w:t>
      </w:r>
      <w:r w:rsidR="007F60D9" w:rsidRPr="00CE08BF">
        <w:rPr>
          <w:rFonts w:cs="B Nazanin" w:hint="cs"/>
          <w:sz w:val="26"/>
          <w:szCs w:val="26"/>
          <w:rtl/>
        </w:rPr>
        <w:softHyphen/>
        <w:t>هاي ديني و قرآني، به</w:t>
      </w:r>
      <w:r w:rsidR="007F60D9" w:rsidRPr="00CE08BF">
        <w:rPr>
          <w:rFonts w:cs="B Nazanin" w:hint="cs"/>
          <w:sz w:val="26"/>
          <w:szCs w:val="26"/>
          <w:rtl/>
        </w:rPr>
        <w:softHyphen/>
        <w:t>طور مسلّم</w:t>
      </w:r>
      <w:r w:rsidR="00614967" w:rsidRPr="00CE08BF">
        <w:rPr>
          <w:rFonts w:cs="B Nazanin" w:hint="cs"/>
          <w:sz w:val="26"/>
          <w:szCs w:val="26"/>
          <w:rtl/>
        </w:rPr>
        <w:t xml:space="preserve"> در فراگيري بهتر قرآن</w:t>
      </w:r>
      <w:r w:rsidR="00614967" w:rsidRPr="00CE08BF">
        <w:rPr>
          <w:rFonts w:cs="B Nazanin" w:hint="cs"/>
          <w:sz w:val="26"/>
          <w:szCs w:val="26"/>
          <w:rtl/>
        </w:rPr>
        <w:softHyphen/>
        <w:t>آموزان نقش داشته باشند</w:t>
      </w:r>
      <w:r w:rsidR="00EA3E45" w:rsidRPr="00CE08BF">
        <w:rPr>
          <w:rFonts w:cs="B Nazanin" w:hint="cs"/>
          <w:sz w:val="26"/>
          <w:szCs w:val="26"/>
          <w:rtl/>
        </w:rPr>
        <w:t>. البته اين سايت</w:t>
      </w:r>
      <w:r w:rsidR="00EA3E45" w:rsidRPr="00CE08BF">
        <w:rPr>
          <w:rFonts w:cs="B Nazanin" w:hint="cs"/>
          <w:sz w:val="26"/>
          <w:szCs w:val="26"/>
          <w:rtl/>
        </w:rPr>
        <w:softHyphen/>
        <w:t>ها نقش مكمل را در فراگيري ايفا نموده و پس از آموزش اوليه توسط مربي، مي</w:t>
      </w:r>
      <w:r w:rsidR="00EA3E45" w:rsidRPr="00CE08BF">
        <w:rPr>
          <w:rFonts w:cs="B Nazanin" w:hint="cs"/>
          <w:sz w:val="26"/>
          <w:szCs w:val="26"/>
          <w:rtl/>
        </w:rPr>
        <w:softHyphen/>
        <w:t>توانند به</w:t>
      </w:r>
      <w:r w:rsidR="00EA3E45" w:rsidRPr="00CE08BF">
        <w:rPr>
          <w:rFonts w:cs="B Nazanin" w:hint="cs"/>
          <w:sz w:val="26"/>
          <w:szCs w:val="26"/>
          <w:rtl/>
        </w:rPr>
        <w:softHyphen/>
        <w:t xml:space="preserve">عنوان توضيحات تكميلي </w:t>
      </w:r>
      <w:r w:rsidR="00AF091E" w:rsidRPr="00CE08BF">
        <w:rPr>
          <w:rFonts w:cs="B Nazanin" w:hint="cs"/>
          <w:sz w:val="26"/>
          <w:szCs w:val="26"/>
          <w:rtl/>
        </w:rPr>
        <w:t xml:space="preserve">و جذاب </w:t>
      </w:r>
      <w:r w:rsidR="00AF091E" w:rsidRPr="00CE08BF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AF091E" w:rsidRPr="00CE08BF">
        <w:rPr>
          <w:rFonts w:cs="B Nazanin" w:hint="cs"/>
          <w:sz w:val="26"/>
          <w:szCs w:val="26"/>
          <w:rtl/>
        </w:rPr>
        <w:t xml:space="preserve">و البته با نظارت- مورد استفاده قرار گيرند. </w:t>
      </w:r>
      <w:r w:rsidR="00EA3E45" w:rsidRPr="00CE08BF">
        <w:rPr>
          <w:rFonts w:cs="B Nazanin" w:hint="cs"/>
          <w:sz w:val="26"/>
          <w:szCs w:val="26"/>
          <w:rtl/>
        </w:rPr>
        <w:t xml:space="preserve">  </w:t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ز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استفاده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از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وسايل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آموزشي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كمك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آموزشي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امروزه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وسايل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كمك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فراواني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توليد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سليقه،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علاقه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لوازم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نرم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افزارها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باشند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مؤسسات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فناوري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نرم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افزارهاي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رشته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عمومي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تخصصي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توليد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</w:t>
      </w:r>
      <w:r w:rsidRPr="00CE08BF">
        <w:rPr>
          <w:rFonts w:cs="B Nazanin"/>
          <w:sz w:val="26"/>
          <w:szCs w:val="26"/>
          <w:rtl/>
        </w:rPr>
        <w:t>.</w:t>
      </w:r>
      <w:r w:rsidR="00AB5C3A" w:rsidRPr="00CE08BF">
        <w:rPr>
          <w:rFonts w:cs="B Nazanin" w:hint="cs"/>
          <w:sz w:val="26"/>
          <w:szCs w:val="26"/>
          <w:rtl/>
        </w:rPr>
        <w:t xml:space="preserve"> استفاده از اين نرم</w:t>
      </w:r>
      <w:r w:rsidR="00AB5C3A" w:rsidRPr="00CE08BF">
        <w:rPr>
          <w:rFonts w:cs="B Nazanin" w:hint="cs"/>
          <w:sz w:val="26"/>
          <w:szCs w:val="26"/>
          <w:rtl/>
        </w:rPr>
        <w:softHyphen/>
        <w:t>افزارها در مساجد، به</w:t>
      </w:r>
      <w:r w:rsidR="00AB5C3A" w:rsidRPr="00CE08BF">
        <w:rPr>
          <w:rFonts w:cs="B Nazanin" w:hint="cs"/>
          <w:sz w:val="26"/>
          <w:szCs w:val="26"/>
          <w:rtl/>
        </w:rPr>
        <w:softHyphen/>
        <w:t>طور حتم در جذب هرچه بيشتر فراگيران به اين كلاس</w:t>
      </w:r>
      <w:r w:rsidR="00AB5C3A" w:rsidRPr="00CE08BF">
        <w:rPr>
          <w:rFonts w:cs="B Nazanin" w:hint="cs"/>
          <w:sz w:val="26"/>
          <w:szCs w:val="26"/>
          <w:rtl/>
        </w:rPr>
        <w:softHyphen/>
      </w:r>
      <w:r w:rsidR="004F3EA3" w:rsidRPr="00CE08BF">
        <w:rPr>
          <w:rFonts w:cs="B Nazanin" w:hint="cs"/>
          <w:sz w:val="26"/>
          <w:szCs w:val="26"/>
          <w:rtl/>
        </w:rPr>
        <w:t>ها، از بين بردن فضاي خشك و يك</w:t>
      </w:r>
      <w:r w:rsidR="004F3EA3" w:rsidRPr="00CE08BF">
        <w:rPr>
          <w:rFonts w:cs="B Nazanin" w:hint="cs"/>
          <w:sz w:val="26"/>
          <w:szCs w:val="26"/>
          <w:rtl/>
        </w:rPr>
        <w:softHyphen/>
        <w:t>نواخت كلاس و انتقال مفاهيم مورد نظر</w:t>
      </w:r>
      <w:r w:rsidR="00A16D85" w:rsidRPr="00CE08BF">
        <w:rPr>
          <w:rFonts w:cs="B Nazanin" w:hint="cs"/>
          <w:sz w:val="26"/>
          <w:szCs w:val="26"/>
          <w:rtl/>
        </w:rPr>
        <w:t>، مؤثر خواهد بود. براي نمونه، دقايق پياني كلاس را مي</w:t>
      </w:r>
      <w:r w:rsidR="00A16D85" w:rsidRPr="00CE08BF">
        <w:rPr>
          <w:rFonts w:cs="B Nazanin" w:hint="cs"/>
          <w:sz w:val="26"/>
          <w:szCs w:val="26"/>
          <w:rtl/>
        </w:rPr>
        <w:softHyphen/>
        <w:t xml:space="preserve">توان به استفاده </w:t>
      </w:r>
      <w:r w:rsidR="000A6E0A" w:rsidRPr="00CE08BF">
        <w:rPr>
          <w:rFonts w:cs="B Nazanin" w:hint="cs"/>
          <w:sz w:val="26"/>
          <w:szCs w:val="26"/>
          <w:rtl/>
        </w:rPr>
        <w:t>از اين نرم</w:t>
      </w:r>
      <w:r w:rsidR="000A6E0A" w:rsidRPr="00CE08BF">
        <w:rPr>
          <w:rFonts w:cs="B Nazanin" w:hint="cs"/>
          <w:sz w:val="26"/>
          <w:szCs w:val="26"/>
          <w:rtl/>
        </w:rPr>
        <w:softHyphen/>
        <w:t>افزارها اختصاص داد.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bookmarkStart w:id="11" w:name="OLE_LINK13"/>
      <w:bookmarkStart w:id="12" w:name="OLE_LINK14"/>
      <w:r w:rsidRPr="00CE08BF">
        <w:rPr>
          <w:rFonts w:cs="B Nazanin"/>
          <w:b/>
          <w:bCs/>
          <w:sz w:val="26"/>
          <w:szCs w:val="26"/>
          <w:rtl/>
        </w:rPr>
        <w:t>2.2</w:t>
      </w:r>
      <w:bookmarkEnd w:id="11"/>
      <w:bookmarkEnd w:id="12"/>
      <w:r w:rsidRPr="00CE08BF">
        <w:rPr>
          <w:rFonts w:cs="B Nazanin"/>
          <w:b/>
          <w:bCs/>
          <w:sz w:val="26"/>
          <w:szCs w:val="26"/>
          <w:rtl/>
        </w:rPr>
        <w:t xml:space="preserve">. </w:t>
      </w:r>
      <w:r w:rsidRPr="00CE08BF">
        <w:rPr>
          <w:rFonts w:cs="B Nazanin" w:hint="cs"/>
          <w:b/>
          <w:bCs/>
          <w:sz w:val="26"/>
          <w:szCs w:val="26"/>
          <w:rtl/>
        </w:rPr>
        <w:t>تناسب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شيوه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ابزار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انتقال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با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پيام</w:t>
      </w:r>
    </w:p>
    <w:p w:rsidR="00745252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تطبيق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يكي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نقاط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ضعفي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 w:hint="cs"/>
          <w:sz w:val="26"/>
          <w:szCs w:val="26"/>
          <w:rtl/>
        </w:rPr>
        <w:softHyphen/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تربيتي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ممكن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بروز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عملكردي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ضعيف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مربيان شود، 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نکردن 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ارائه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EC7754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زندگي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اعظم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بزرگواران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الگو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مراجعه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کنيم،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زواياي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پنهاني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مشاهده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 w:hint="cs"/>
          <w:sz w:val="26"/>
          <w:szCs w:val="26"/>
          <w:rtl/>
        </w:rPr>
        <w:softHyphen/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ذيل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</w:t>
      </w:r>
      <w:r w:rsidR="00EC7754" w:rsidRPr="00CE08BF">
        <w:rPr>
          <w:rFonts w:cs="B Nazanin" w:hint="cs"/>
          <w:sz w:val="26"/>
          <w:szCs w:val="26"/>
          <w:rtl/>
        </w:rPr>
        <w:t>: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معجزه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عصر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استعداد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مثلا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موسي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معجزه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بيضا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اژدها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عصا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...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عصري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سحر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جادوگري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رواج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عيسي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شفا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مادرزاد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عصري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طبابت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رواج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ختم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رسولان،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مکرّم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</w:t>
      </w:r>
      <w:bookmarkStart w:id="13" w:name="OLE_LINK17"/>
      <w:bookmarkStart w:id="14" w:name="OLE_LINK18"/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bookmarkEnd w:id="13"/>
      <w:bookmarkEnd w:id="14"/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عصري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عرضه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فصاحت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بلاغت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2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3.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  <w:r w:rsidRPr="00CE08BF">
        <w:rPr>
          <w:rFonts w:cs="B Nazanin"/>
          <w:b/>
          <w:bCs/>
          <w:sz w:val="26"/>
          <w:szCs w:val="26"/>
          <w:rtl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</w:rPr>
        <w:t>شناسي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فرايند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قرآني،</w:t>
      </w: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» </w:t>
      </w:r>
      <w:r w:rsidRPr="00CE08BF">
        <w:rPr>
          <w:rFonts w:cs="B Nazanin" w:hint="cs"/>
          <w:sz w:val="26"/>
          <w:szCs w:val="26"/>
          <w:rtl/>
        </w:rPr>
        <w:t>اصلي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عنصر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شمرده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فعاليتي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پذيرد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ختم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گردد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جا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اهداف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قشرهاي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گوناگون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تحصيلاتي،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طبقه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>...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انتخاب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نحوه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بستگي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درحالي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 بحث مخاطب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شناسي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گيرودار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مباحث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مربوط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غفلت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معيارهاي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  <w:r w:rsidRPr="00CE08BF">
        <w:rPr>
          <w:rFonts w:cs="B Nazanin"/>
          <w:b/>
          <w:bCs/>
          <w:sz w:val="26"/>
          <w:szCs w:val="26"/>
          <w:rtl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</w:rPr>
        <w:t>شناسي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بازشناسد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معيارهايي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يابد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معيارها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</w:t>
      </w:r>
      <w:r w:rsidRPr="00CE08BF">
        <w:rPr>
          <w:rFonts w:cs="B Nazanin"/>
          <w:sz w:val="26"/>
          <w:szCs w:val="26"/>
          <w:rtl/>
        </w:rPr>
        <w:t>: (</w:t>
      </w:r>
      <w:r w:rsidRPr="00CE08BF">
        <w:rPr>
          <w:rFonts w:cs="B Nazanin" w:hint="cs"/>
          <w:sz w:val="26"/>
          <w:szCs w:val="26"/>
          <w:rtl/>
        </w:rPr>
        <w:t>صادقي،</w:t>
      </w:r>
      <w:r w:rsidRPr="00CE08BF">
        <w:rPr>
          <w:rFonts w:cs="B Nazanin"/>
          <w:sz w:val="26"/>
          <w:szCs w:val="26"/>
          <w:rtl/>
        </w:rPr>
        <w:t xml:space="preserve"> 1380: 36)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الف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نوع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ميزان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ايمان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lastRenderedPageBreak/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ايمان،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خاصي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ايمان،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cs"/>
          <w:sz w:val="26"/>
          <w:szCs w:val="26"/>
          <w:rtl/>
        </w:rPr>
        <w:t>همان</w:t>
      </w:r>
      <w:r w:rsidRPr="00CE08BF">
        <w:rPr>
          <w:rFonts w:cs="B Nazanin"/>
          <w:sz w:val="26"/>
          <w:szCs w:val="26"/>
          <w:rtl/>
        </w:rPr>
        <w:t>)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سجاد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دراين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FB76D9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لَو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عَلِمَ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اَبُوذَرُ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مَا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قَلبِ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سَلمانَ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لَقَتَلَهُ</w:t>
      </w:r>
      <w:r w:rsidRPr="00CE08BF">
        <w:rPr>
          <w:rFonts w:cs="B Nazanin"/>
          <w:sz w:val="26"/>
          <w:szCs w:val="26"/>
          <w:rtl/>
        </w:rPr>
        <w:t>»</w:t>
      </w:r>
      <w:r w:rsidR="00FB76D9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3"/>
      </w:r>
      <w:r w:rsidR="00FB76D9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ابوذر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يافت،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كشت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بنابراین 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شناسايي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ارزيابي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معارف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برگزيند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ب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درجه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آگاهي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دانش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نكات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درخصوص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شناسي به 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 شده،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تفاوت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ظرفيت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استعدادهاي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ذاتي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اكتسابي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تفاوت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بسا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پیامبران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تبلیغ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خویش 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پرداختند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رسول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دراین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فرماید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FB76D9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</w:t>
      </w:r>
      <w:r w:rsidR="00710521" w:rsidRPr="00CE08BF">
        <w:rPr>
          <w:rFonts w:cs="B Nazanin" w:hint="cs"/>
          <w:sz w:val="26"/>
          <w:szCs w:val="26"/>
          <w:rtl/>
        </w:rPr>
        <w:t>ِ</w:t>
      </w:r>
      <w:r w:rsidRPr="00CE08BF">
        <w:rPr>
          <w:rFonts w:cs="B Nazanin" w:hint="cs"/>
          <w:sz w:val="26"/>
          <w:szCs w:val="26"/>
          <w:rtl/>
        </w:rPr>
        <w:t>نّا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معاشِرَ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الانبياءِ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أُمِرْنا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أن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نُكَلِّمَ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الناس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قَدر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عقولِهِمْ</w:t>
      </w:r>
      <w:r w:rsidRPr="00CE08BF">
        <w:rPr>
          <w:rFonts w:cs="B Nazanin"/>
          <w:sz w:val="26"/>
          <w:szCs w:val="26"/>
          <w:rtl/>
        </w:rPr>
        <w:t>»</w:t>
      </w:r>
      <w:r w:rsidR="00FB76D9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4"/>
      </w:r>
      <w:r w:rsidR="00FB76D9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مأموريم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اندازه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عقلشان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گوييم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اميرمؤمنان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علي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تبيين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مردم،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فهم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cs"/>
          <w:sz w:val="26"/>
          <w:szCs w:val="26"/>
          <w:rtl/>
        </w:rPr>
        <w:t>قوي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ضعيف</w:t>
      </w:r>
      <w:r w:rsidR="00EC7754" w:rsidRPr="00CE08BF">
        <w:rPr>
          <w:rFonts w:cs="B Nazanin" w:hint="cs"/>
          <w:sz w:val="26"/>
          <w:szCs w:val="26"/>
          <w:rtl/>
        </w:rPr>
        <w:t>‌ا</w:t>
      </w:r>
      <w:r w:rsidRPr="00CE08BF">
        <w:rPr>
          <w:rFonts w:cs="B Nazanin" w:hint="cs"/>
          <w:sz w:val="26"/>
          <w:szCs w:val="26"/>
          <w:rtl/>
        </w:rPr>
        <w:t>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دانش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تحملند</w:t>
      </w:r>
      <w:r w:rsidRPr="00CE08BF">
        <w:rPr>
          <w:rFonts w:cs="B Nazanin"/>
          <w:sz w:val="26"/>
          <w:szCs w:val="26"/>
          <w:rtl/>
        </w:rPr>
        <w:t>...»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5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ج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ميزان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پذيرش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تقسيم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>:</w:t>
      </w:r>
      <w:r w:rsidRPr="00CE08BF">
        <w:rPr>
          <w:rFonts w:cs="B Nazanin"/>
          <w:sz w:val="26"/>
          <w:szCs w:val="26"/>
          <w:vertAlign w:val="superscript"/>
          <w:rtl/>
        </w:rPr>
        <w:t xml:space="preserve"> </w:t>
      </w:r>
      <w:r w:rsidRPr="00CE08BF">
        <w:rPr>
          <w:rFonts w:cs="B Nazanin"/>
          <w:sz w:val="26"/>
          <w:szCs w:val="26"/>
          <w:vertAlign w:val="superscript"/>
          <w:rtl/>
        </w:rPr>
        <w:endnoteReference w:id="16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1. </w:t>
      </w:r>
      <w:r w:rsidRPr="00CE08BF">
        <w:rPr>
          <w:rFonts w:cs="B Nazanin" w:hint="cs"/>
          <w:b/>
          <w:bCs/>
          <w:sz w:val="26"/>
          <w:szCs w:val="26"/>
          <w:rtl/>
        </w:rPr>
        <w:t>اهل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باور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یقین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فطرت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ناشايسته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ظلم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نساخته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زمينه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انبياي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كلمه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متقين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بقره</w:t>
      </w:r>
      <w:r w:rsidRPr="00CE08BF">
        <w:rPr>
          <w:rFonts w:cs="B Nazanin"/>
          <w:sz w:val="26"/>
          <w:szCs w:val="26"/>
          <w:rtl/>
        </w:rPr>
        <w:t>: «</w:t>
      </w:r>
      <w:r w:rsidRPr="00CE08BF">
        <w:rPr>
          <w:rFonts w:cs="B Nazanin" w:hint="cs"/>
          <w:sz w:val="26"/>
          <w:szCs w:val="26"/>
          <w:rtl/>
        </w:rPr>
        <w:t>ذلك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الكتاب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ريب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للمتقين</w:t>
      </w:r>
      <w:r w:rsidRPr="00CE08BF">
        <w:rPr>
          <w:rFonts w:cs="B Nazanin"/>
          <w:sz w:val="26"/>
          <w:szCs w:val="26"/>
          <w:rtl/>
        </w:rPr>
        <w:t xml:space="preserve">» </w:t>
      </w:r>
      <w:r w:rsidRPr="00CE08BF">
        <w:rPr>
          <w:rFonts w:cs="B Nazanin" w:hint="cs"/>
          <w:sz w:val="26"/>
          <w:szCs w:val="26"/>
          <w:rtl/>
        </w:rPr>
        <w:t>اشاره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7"/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زحمت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مقدمه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چيني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تحليل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افزون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راستاي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تقويت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يقين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يادآور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متذكر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ايفا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2. </w:t>
      </w:r>
      <w:r w:rsidRPr="00CE08BF">
        <w:rPr>
          <w:rFonts w:cs="B Nazanin" w:hint="cs"/>
          <w:b/>
          <w:bCs/>
          <w:sz w:val="26"/>
          <w:szCs w:val="26"/>
          <w:rtl/>
        </w:rPr>
        <w:t>غفلت</w:t>
      </w:r>
      <w:r w:rsidRPr="00CE08BF">
        <w:rPr>
          <w:rFonts w:cs="B Nazanin"/>
          <w:b/>
          <w:bCs/>
          <w:sz w:val="26"/>
          <w:szCs w:val="26"/>
          <w:rtl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</w:rPr>
        <w:t>زدگان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فطرت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مرحله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خطرناك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لاعلاج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نرسيده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مسئوليت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EC7754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طبيبي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حاذق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مهرباني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عطوفت،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سراغ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بيمار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خارج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ملحق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ساختن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تلاش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اميرمؤمنان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علي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>)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بزرگ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توضيح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طبيبٌ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دَوَّارٌ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بِطبَّهِ</w:t>
      </w:r>
      <w:r w:rsidRPr="00CE08BF">
        <w:rPr>
          <w:rFonts w:cs="B Nazanin"/>
          <w:sz w:val="26"/>
          <w:szCs w:val="26"/>
          <w:rtl/>
        </w:rPr>
        <w:t xml:space="preserve"> ...</w:t>
      </w:r>
      <w:r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طبيبي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بيماران،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سيّار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مرهم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شفابخش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داغ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زخم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گداخته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صفاي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قلب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ناشنوا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زبان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درپي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بيماران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فراموش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سرگردان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8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 3. </w:t>
      </w:r>
      <w:r w:rsidRPr="00CE08BF">
        <w:rPr>
          <w:rFonts w:cs="B Nazanin" w:hint="cs"/>
          <w:b/>
          <w:bCs/>
          <w:sz w:val="26"/>
          <w:szCs w:val="26"/>
          <w:rtl/>
        </w:rPr>
        <w:t>گمراهان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مغضوبين</w:t>
      </w:r>
    </w:p>
    <w:p w:rsidR="00745252" w:rsidRPr="00CE08BF" w:rsidRDefault="00745252" w:rsidP="00EC7754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آلودگي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اكتسابي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مرحله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خطرناك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رسيده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مرده</w:t>
      </w:r>
      <w:r w:rsidRPr="00CE08BF">
        <w:rPr>
          <w:rFonts w:cs="B Nazanin"/>
          <w:sz w:val="26"/>
          <w:szCs w:val="26"/>
          <w:rtl/>
        </w:rPr>
        <w:softHyphen/>
        <w:t xml:space="preserve"> </w:t>
      </w:r>
      <w:r w:rsidRPr="00CE08BF">
        <w:rPr>
          <w:rFonts w:cs="B Nazanin" w:hint="cs"/>
          <w:sz w:val="26"/>
          <w:szCs w:val="26"/>
          <w:rtl/>
        </w:rPr>
        <w:t>فكري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حقايق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بپذيرند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</w:t>
      </w:r>
      <w:r w:rsidRPr="00CE08BF">
        <w:rPr>
          <w:rFonts w:cs="B Nazanin" w:hint="cs"/>
          <w:sz w:val="26"/>
          <w:szCs w:val="26"/>
          <w:rtl/>
        </w:rPr>
        <w:softHyphen/>
        <w:t>تعالي،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ندارد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19"/>
      </w:r>
    </w:p>
    <w:p w:rsidR="00745252" w:rsidRPr="00CE08BF" w:rsidRDefault="00745252" w:rsidP="007D62E6">
      <w:pPr>
        <w:pStyle w:val="FootnoteText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eastAsia"/>
          <w:sz w:val="26"/>
          <w:szCs w:val="26"/>
          <w:rtl/>
        </w:rPr>
        <w:lastRenderedPageBreak/>
        <w:t>البته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اثر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بودن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معارف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سازندگي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گروه،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موجب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مسئوليت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قرآن،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برنامه</w:t>
      </w:r>
      <w:r w:rsidRPr="00CE08BF">
        <w:rPr>
          <w:rFonts w:cs="B Nazanin"/>
          <w:sz w:val="26"/>
          <w:szCs w:val="26"/>
          <w:rtl/>
        </w:rPr>
        <w:softHyphen/>
        <w:t xml:space="preserve"> </w:t>
      </w:r>
      <w:r w:rsidRPr="00CE08BF">
        <w:rPr>
          <w:rFonts w:cs="B Nazanin" w:hint="eastAsia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باشد؛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اميد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هدايت،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بلكه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اتمام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حجت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بعد</w:t>
      </w:r>
      <w:r w:rsidR="007D62E6"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اعتراضي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نكنند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چرا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 w:hint="cs"/>
          <w:sz w:val="26"/>
          <w:szCs w:val="26"/>
          <w:rtl/>
        </w:rPr>
        <w:t>هن</w:t>
      </w:r>
      <w:r w:rsidRPr="00CE08BF">
        <w:rPr>
          <w:rFonts w:cs="B Nazanin" w:hint="eastAsia"/>
          <w:sz w:val="26"/>
          <w:szCs w:val="26"/>
          <w:rtl/>
        </w:rPr>
        <w:t>مايي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نفرستاد</w:t>
      </w:r>
      <w:r w:rsidRPr="00CE08BF">
        <w:rPr>
          <w:rFonts w:cs="B Nazanin"/>
          <w:sz w:val="26"/>
          <w:szCs w:val="26"/>
          <w:rtl/>
        </w:rPr>
        <w:t>. (</w:t>
      </w:r>
      <w:r w:rsidRPr="00CE08BF">
        <w:rPr>
          <w:rFonts w:cs="B Nazanin" w:hint="eastAsia"/>
          <w:sz w:val="26"/>
          <w:szCs w:val="26"/>
          <w:rtl/>
        </w:rPr>
        <w:t>محمدي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ري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شهري،</w:t>
      </w:r>
      <w:r w:rsidRPr="00CE08BF">
        <w:rPr>
          <w:rFonts w:cs="B Nazanin"/>
          <w:sz w:val="26"/>
          <w:szCs w:val="26"/>
          <w:rtl/>
        </w:rPr>
        <w:t xml:space="preserve"> 1387</w:t>
      </w:r>
      <w:r w:rsidRPr="00CE08BF">
        <w:rPr>
          <w:rFonts w:cs="B Nazanin" w:hint="cs"/>
          <w:sz w:val="26"/>
          <w:szCs w:val="26"/>
          <w:rtl/>
        </w:rPr>
        <w:t>:</w:t>
      </w:r>
      <w:r w:rsidRPr="00CE08BF">
        <w:rPr>
          <w:rFonts w:cs="B Nazanin"/>
          <w:sz w:val="26"/>
          <w:szCs w:val="26"/>
          <w:rtl/>
        </w:rPr>
        <w:t xml:space="preserve"> 188)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ج</w:t>
      </w:r>
      <w:r w:rsidRPr="00CE08BF">
        <w:rPr>
          <w:rFonts w:cs="B Nazanin"/>
          <w:b/>
          <w:bCs/>
          <w:sz w:val="26"/>
          <w:szCs w:val="26"/>
          <w:rtl/>
        </w:rPr>
        <w:t xml:space="preserve">) </w:t>
      </w:r>
      <w:r w:rsidRPr="00CE08BF">
        <w:rPr>
          <w:rFonts w:cs="B Nazanin" w:hint="cs"/>
          <w:b/>
          <w:bCs/>
          <w:sz w:val="26"/>
          <w:szCs w:val="26"/>
          <w:rtl/>
        </w:rPr>
        <w:t>شرايط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اجتماعي،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فرهنگي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و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جغرافيايي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مخاطب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چهارم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جنبه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تك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بازشناسد؛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جغرافيايي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حاكم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تاحدودي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علاقه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دغدغه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يابد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اقدامي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آمادگي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D62E6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دنبال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 ضروری 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كلام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رفتار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بشناسد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بداند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دغدغه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احساسات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آداب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رسومي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توانست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انتخاب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پاسخ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ذهني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آموختن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انگيزه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گرايش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ايجاد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رسالت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محقق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 برای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آموزي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منزلت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روايات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7D62E6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highlight w:val="yellow"/>
          <w:rtl/>
        </w:rPr>
      </w:pPr>
      <w:r w:rsidRPr="00CE08BF">
        <w:rPr>
          <w:rFonts w:cs="B Nazanin" w:hint="cs"/>
          <w:sz w:val="26"/>
          <w:szCs w:val="26"/>
          <w:rtl/>
        </w:rPr>
        <w:t>اهل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زائران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بلاها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مشكلات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امانند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0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غبطه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خورند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1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فرشتگان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نمايند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2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قيامت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3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شمار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محبوب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نزد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گيرند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4"/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طورمسلّم،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افرادي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بنابراين،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آماده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منتقل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. 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>4.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مربي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D336F4" w:rsidRPr="00CE08BF" w:rsidRDefault="00745252" w:rsidP="007D62E6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عامل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ديگري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بسيار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آفريني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دانشي،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اخلاقي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مهارتي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روزرساني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برخي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عبارتند از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D336F4" w:rsidP="00D336F4">
      <w:pPr>
        <w:spacing w:after="0" w:line="240" w:lineRule="auto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br w:type="page"/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CE08BF">
        <w:rPr>
          <w:rFonts w:cs="B Nazanin"/>
          <w:b/>
          <w:bCs/>
          <w:sz w:val="26"/>
          <w:szCs w:val="26"/>
          <w:rtl/>
        </w:rPr>
        <w:lastRenderedPageBreak/>
        <w:t xml:space="preserve">1. </w:t>
      </w:r>
      <w:r w:rsidRPr="00CE08BF">
        <w:rPr>
          <w:rFonts w:cs="B Nazanin" w:hint="cs"/>
          <w:b/>
          <w:bCs/>
          <w:sz w:val="26"/>
          <w:szCs w:val="26"/>
          <w:rtl/>
        </w:rPr>
        <w:t>معرفت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كاملي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كتاب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راهبراني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جداناپذير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پايدارترين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5"/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7D62E6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وابسته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مفاهيم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برداشتن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مصادیق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هريك،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آشنایی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صادق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پيش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پرداختن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تحقيق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بررسي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پيرامون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بپرداز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كارهاي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ورود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بست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هنگام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درگير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موضوع،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پشيمان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درمانده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نشوي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6"/>
      </w:r>
    </w:p>
    <w:p w:rsidR="00745252" w:rsidRPr="00CE08BF" w:rsidRDefault="00745252" w:rsidP="00D82E0C">
      <w:pPr>
        <w:pStyle w:val="ListParagraph"/>
        <w:bidi/>
        <w:spacing w:after="0" w:line="240" w:lineRule="auto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سلاح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معرفت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مجهز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عالم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گردد،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توانست مرز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وظيفه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سليقه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يك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ديگر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تفكيك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طبق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برداشت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شخصي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سليقه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عبارتي،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معرفت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اعمال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شخصي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پرهيز،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تشخيص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مصاديق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اشتباه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نيفتاده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سرگردان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درمانده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pStyle w:val="ListParagraph"/>
        <w:bidi/>
        <w:spacing w:after="0" w:line="240" w:lineRule="auto"/>
        <w:ind w:left="0"/>
        <w:jc w:val="both"/>
        <w:rPr>
          <w:rFonts w:ascii="Times New Roman" w:hAnsi="Times New Roman" w:cs="B Nazanin"/>
          <w:b/>
          <w:bCs/>
          <w:sz w:val="26"/>
          <w:szCs w:val="26"/>
          <w:lang w:val="en-US"/>
        </w:rPr>
      </w:pP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 xml:space="preserve">2. بصیرت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بصيرت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لغت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  <w:t>معناي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بينايي،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عميق،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درون،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هوشياري،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يقين،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حجت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برهان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قاطع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7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مجموع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 w:hint="cs"/>
          <w:sz w:val="26"/>
          <w:szCs w:val="26"/>
          <w:rtl/>
        </w:rPr>
        <w:softHyphen/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بصيرت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معناي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اطمينان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بخش،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يقيني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منزله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توانايي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حقايق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پشت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حوادث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باطل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وضوح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تشخيص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بحران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فتنه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  <w:t>سلامت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مبنا،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گشته،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ظاهري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مانعي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چشم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ندارد؛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انديشه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تدبر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دلايل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يقين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اطمينان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گويد</w:t>
      </w:r>
      <w:r w:rsidRPr="00CE08BF">
        <w:rPr>
          <w:rFonts w:cs="B Nazanin"/>
          <w:sz w:val="26"/>
          <w:szCs w:val="26"/>
          <w:rtl/>
        </w:rPr>
        <w:t>. .(</w:t>
      </w:r>
      <w:r w:rsidRPr="00CE08BF">
        <w:rPr>
          <w:rFonts w:cs="B Nazanin" w:hint="cs"/>
          <w:sz w:val="26"/>
          <w:szCs w:val="26"/>
          <w:rtl/>
        </w:rPr>
        <w:t>مظفري،</w:t>
      </w:r>
      <w:r w:rsidRPr="00CE08BF">
        <w:rPr>
          <w:rFonts w:cs="B Nazanin"/>
          <w:sz w:val="26"/>
          <w:szCs w:val="26"/>
          <w:rtl/>
        </w:rPr>
        <w:t xml:space="preserve"> 1389: 84)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اميرمؤمنان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علي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خطبه</w:t>
      </w:r>
      <w:r w:rsidRPr="00CE08BF">
        <w:rPr>
          <w:rFonts w:cs="B Nazanin"/>
          <w:sz w:val="26"/>
          <w:szCs w:val="26"/>
          <w:rtl/>
        </w:rPr>
        <w:t xml:space="preserve"> 153 </w:t>
      </w:r>
      <w:r w:rsidRPr="00CE08BF">
        <w:rPr>
          <w:rFonts w:cs="B Nazanin" w:hint="cs"/>
          <w:sz w:val="26"/>
          <w:szCs w:val="26"/>
          <w:rtl/>
        </w:rPr>
        <w:t>نهج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البلاغه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توصيف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BC434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فَإِنَّمَا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الْبَصِيرُ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مَنْ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سَمِعَ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فَتَفَكَّرَ</w:t>
      </w:r>
      <w:r w:rsidRPr="00CE08BF">
        <w:rPr>
          <w:rFonts w:cs="B Nazanin"/>
          <w:sz w:val="26"/>
          <w:szCs w:val="26"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نَظَرَ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فَأَبْصَرَ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انْتَفَعَ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بِالْعِبَرِ</w:t>
      </w:r>
      <w:r w:rsidRPr="00CE08BF">
        <w:rPr>
          <w:rFonts w:cs="B Nazanin"/>
          <w:sz w:val="26"/>
          <w:szCs w:val="26"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ثُمَّ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سَلَكَ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جَدَداً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وَاضِحاً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يَتَجَنَّبُ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فِيهِ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الصَّرْعَةَ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فِي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الْمَهَاوِي</w:t>
      </w:r>
      <w:r w:rsidRPr="00CE08BF">
        <w:rPr>
          <w:rFonts w:cs="B Nazanin"/>
          <w:sz w:val="26"/>
          <w:szCs w:val="26"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الضَّلَالَ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فِي‏الْمَغَاوِي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 xml:space="preserve">؛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درستي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انديشه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درستي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نگريست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عبرت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پيمود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افتادن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پرتگاه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كوره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رهبر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معظم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انقلاب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بصيرت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قطب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نماي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حركت درست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شاخص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معرفي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هميشه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شاخص،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شاخص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اشتباه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كنيد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8"/>
      </w:r>
    </w:p>
    <w:p w:rsidR="00745252" w:rsidRPr="00CE08BF" w:rsidRDefault="00745252" w:rsidP="007D62E6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7D62E6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دنبال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CE08BF">
        <w:rPr>
          <w:rFonts w:cs="B Nazanin"/>
          <w:b/>
          <w:bCs/>
          <w:sz w:val="26"/>
          <w:szCs w:val="26"/>
          <w:rtl/>
        </w:rPr>
        <w:t xml:space="preserve">3. </w:t>
      </w: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 xml:space="preserve">آگاه به مقتضيات زمان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شهيد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مطهرى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مقتضيات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7D62E6">
      <w:pPr>
        <w:pStyle w:val="FootnoteText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eastAsia"/>
          <w:sz w:val="26"/>
          <w:szCs w:val="26"/>
          <w:rtl/>
        </w:rPr>
        <w:t>مقتض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عن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مقتض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مح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اجتماع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زندگ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بشر،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حکم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ن</w:t>
      </w:r>
      <w:r w:rsidR="007D62E6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eastAsia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رو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عقل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ابتکار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اخت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مجهّز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تما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زندگ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دارد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وسته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افکار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شه‏ها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بهتر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رفع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احت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اجات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اقتصاد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اجتماع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معنو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زندگ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‏کند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ورود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کامل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بهتر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‏شود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کهنه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ناقص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بدهند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ازمند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ها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خاص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وابستگ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وابستگ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سلسله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احت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اجات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ماد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معنو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تغ</w:t>
      </w:r>
      <w:r w:rsidRPr="00CE08BF">
        <w:rPr>
          <w:rFonts w:cs="B Nazanin" w:hint="cs"/>
          <w:sz w:val="26"/>
          <w:szCs w:val="26"/>
          <w:rtl/>
        </w:rPr>
        <w:t>یی</w:t>
      </w:r>
      <w:r w:rsidRPr="00CE08BF">
        <w:rPr>
          <w:rFonts w:cs="B Nazanin" w:hint="eastAsia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دائم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رفع‏کننده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احت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اجات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کامل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دائم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lastRenderedPageBreak/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نوبه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سلسله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احت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اجات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="007D62E6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‏آورد،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‏شود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مقتض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مح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اجتماع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زندگ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عصر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زمان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تغ</w:t>
      </w:r>
      <w:r w:rsidRPr="00CE08BF">
        <w:rPr>
          <w:rFonts w:cs="B Nazanin" w:hint="cs"/>
          <w:sz w:val="26"/>
          <w:szCs w:val="26"/>
          <w:rtl/>
        </w:rPr>
        <w:t>یی</w:t>
      </w:r>
      <w:r w:rsidRPr="00CE08BF">
        <w:rPr>
          <w:rFonts w:cs="B Nazanin" w:hint="eastAsia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انسان،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الزاما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مقتض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جد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تطب</w:t>
      </w:r>
      <w:r w:rsidRPr="00CE08BF">
        <w:rPr>
          <w:rFonts w:cs="B Nazanin" w:hint="cs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>.» (</w:t>
      </w:r>
      <w:r w:rsidRPr="00CE08BF">
        <w:rPr>
          <w:rFonts w:cs="B Nazanin" w:hint="eastAsia"/>
          <w:sz w:val="26"/>
          <w:szCs w:val="26"/>
          <w:rtl/>
        </w:rPr>
        <w:t>مطهر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1361: 53)</w:t>
      </w:r>
    </w:p>
    <w:p w:rsidR="00745252" w:rsidRPr="00CE08BF" w:rsidRDefault="00745252" w:rsidP="00D82E0C">
      <w:pPr>
        <w:pStyle w:val="FootnoteText"/>
        <w:ind w:firstLine="284"/>
        <w:jc w:val="both"/>
        <w:rPr>
          <w:rFonts w:cs="B Nazanin"/>
          <w:sz w:val="26"/>
          <w:szCs w:val="26"/>
          <w:rtl/>
        </w:rPr>
      </w:pPr>
    </w:p>
    <w:p w:rsidR="00745252" w:rsidRPr="00CE08BF" w:rsidRDefault="00745252" w:rsidP="00973985">
      <w:pPr>
        <w:bidi/>
        <w:spacing w:after="0" w:line="240" w:lineRule="auto"/>
        <w:ind w:firstLine="284"/>
        <w:jc w:val="both"/>
        <w:rPr>
          <w:rFonts w:ascii="Times New Roman" w:hAnsi="Times New Roman"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روشن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موضوع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بحث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مى‏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 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مقتضاى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بپردازد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چنين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مسئله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اتفاق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افتاد،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ورود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ابتدا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حاكم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دريافته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973985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ارائه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پذيرش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واقع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>4.</w:t>
      </w:r>
      <w:r w:rsidRPr="00CE08B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>آشنايي با شيوه</w:t>
      </w: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softHyphen/>
        <w:t xml:space="preserve">هاي روزآمد </w:t>
      </w:r>
    </w:p>
    <w:p w:rsidR="00745252" w:rsidRPr="00CE08BF" w:rsidRDefault="00745252" w:rsidP="00973985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متفاوت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مقتضيات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فرایند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ضروري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شمرده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 پیش گرفتن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مقتضيات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آشنايي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انواع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شکل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دهد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امروزه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پيشرفت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تكنولوژي،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تبليغات،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اطلاع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توانمندي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برسند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بتوانند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هریك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ببرند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شرايط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كنوني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حاكم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تكيه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تنهايي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پاسخ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امروز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استفاده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موازي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گوناگون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میدان کاري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اجتناب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ناپذير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مجموع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هركس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جايگاه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ابتدا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روزآمد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آشنايي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دشوار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بگذارد؛ 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محقق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شخص 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توفيقي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يافت،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بلكه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ممكن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گذاشته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علاوه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سرگردان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درمانده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زده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سازد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710521">
      <w:pPr>
        <w:bidi/>
        <w:spacing w:after="0" w:line="240" w:lineRule="auto"/>
        <w:contextualSpacing/>
        <w:jc w:val="both"/>
        <w:rPr>
          <w:rFonts w:ascii="Times New Roman" w:hAnsi="Times New Roman" w:cs="B Nazanin"/>
          <w:b/>
          <w:bCs/>
          <w:sz w:val="26"/>
          <w:szCs w:val="26"/>
        </w:rPr>
      </w:pPr>
      <w:r w:rsidRPr="00CE08BF">
        <w:rPr>
          <w:rFonts w:ascii="Times New Roman" w:hAnsi="Times New Roman" w:cs="B Nazanin"/>
          <w:b/>
          <w:bCs/>
          <w:sz w:val="26"/>
          <w:szCs w:val="26"/>
          <w:rtl/>
          <w:lang w:val="en-US"/>
        </w:rPr>
        <w:t>5.</w:t>
      </w:r>
      <w:r w:rsidRPr="00CE08BF">
        <w:rPr>
          <w:rFonts w:ascii="Times New Roman" w:hAnsi="Times New Roman" w:cs="B Nazanin" w:hint="cs"/>
          <w:b/>
          <w:bCs/>
          <w:sz w:val="26"/>
          <w:szCs w:val="26"/>
          <w:rtl/>
          <w:lang w:val="en-US"/>
        </w:rPr>
        <w:t xml:space="preserve"> </w:t>
      </w: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>اخلاص در عمل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اخلاص،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معناي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ساختن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قصد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خدا،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29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دوستي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خلوص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داشتن است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0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مخلِص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عبادات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طاعات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هرگونه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آلودگي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آميختگي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انگيزه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تقرب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متعال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ندارد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1"/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مؤمن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کارهای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باید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چهارچوب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عبودیت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بندگی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گیرد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خدای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تبارک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تعالی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فرماید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BC434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فَاعْبُدِ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اللَّهَ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مُخْلِصاً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الدِّينَ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2"/>
      </w:r>
      <w:r w:rsidR="00BC434B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درصورتی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دین</w:t>
      </w:r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cs"/>
          <w:sz w:val="26"/>
          <w:szCs w:val="26"/>
          <w:rtl/>
        </w:rPr>
        <w:t>داری</w:t>
      </w:r>
      <w:r w:rsidRPr="00CE08BF">
        <w:rPr>
          <w:rFonts w:cs="B Nazanin"/>
          <w:sz w:val="26"/>
          <w:szCs w:val="26"/>
          <w:rtl/>
        </w:rPr>
        <w:t>)</w:t>
      </w:r>
      <w:r w:rsidRPr="00CE08BF">
        <w:rPr>
          <w:rFonts w:cs="B Nazanin" w:hint="cs"/>
          <w:sz w:val="26"/>
          <w:szCs w:val="26"/>
          <w:rtl/>
        </w:rPr>
        <w:t>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بندگی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کن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اخلاص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اثربخشی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نیکی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جانب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مُهر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تأیید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نگیرد،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اخلاص،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رضایت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جذب،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مقبول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عنایت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تأثیرگذاری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ديگران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3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فرمود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BC434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إذا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عَمِلْتَ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عَمَلاً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فاعْمَلْ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للّه</w:t>
      </w:r>
      <w:r w:rsidRPr="00CE08BF">
        <w:rPr>
          <w:rFonts w:cs="B Nazanin"/>
          <w:sz w:val="26"/>
          <w:szCs w:val="26"/>
          <w:rtl/>
        </w:rPr>
        <w:t xml:space="preserve"> ِ</w:t>
      </w:r>
      <w:r w:rsidRPr="00CE08BF">
        <w:rPr>
          <w:rFonts w:cs="B Nazanin" w:hint="cs"/>
          <w:sz w:val="26"/>
          <w:szCs w:val="26"/>
          <w:rtl/>
        </w:rPr>
        <w:t>خالِصا؛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لأنَّهُ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يَقْبَلُ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مِن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عِبادِهِ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الأعْمالَ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إلاّ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خالِصا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4"/>
      </w:r>
      <w:r w:rsidR="00BC434B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هرگاه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كردى،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ده؛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اعمال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خالص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بندگانش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مى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پذيرد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710521">
      <w:pPr>
        <w:bidi/>
        <w:spacing w:after="0" w:line="240" w:lineRule="auto"/>
        <w:contextualSpacing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>6.</w:t>
      </w:r>
      <w:r w:rsidRPr="00CE08B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CE08BF">
        <w:rPr>
          <w:rFonts w:ascii="Times New Roman" w:hAnsi="Times New Roman" w:cs="B Nazanin"/>
          <w:b/>
          <w:bCs/>
          <w:sz w:val="26"/>
          <w:szCs w:val="26"/>
          <w:rtl/>
        </w:rPr>
        <w:t>شرح صدر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شرح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</w:t>
      </w:r>
      <w:r w:rsidRPr="00CE08BF">
        <w:rPr>
          <w:rFonts w:cs="B Nazanin"/>
          <w:sz w:val="26"/>
          <w:szCs w:val="26"/>
          <w:rtl/>
        </w:rPr>
        <w:t xml:space="preserve">» </w:t>
      </w:r>
      <w:r w:rsidRPr="00CE08BF">
        <w:rPr>
          <w:rFonts w:cs="B Nazanin" w:hint="cs"/>
          <w:sz w:val="26"/>
          <w:szCs w:val="26"/>
          <w:rtl/>
        </w:rPr>
        <w:t>یعنی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بسط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گشادگی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سینه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آرامش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رحمت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الهی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5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نوعي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بالا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مدارا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مسئوليّت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سنگين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دشوار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گفته می</w:t>
      </w:r>
      <w:r w:rsidRPr="00CE08BF">
        <w:rPr>
          <w:rFonts w:cs="B Nazanin" w:hint="cs"/>
          <w:sz w:val="26"/>
          <w:szCs w:val="26"/>
          <w:rtl/>
        </w:rPr>
        <w:softHyphen/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مقابل،</w:t>
      </w: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ضيق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</w:t>
      </w:r>
      <w:r w:rsidRPr="00CE08BF">
        <w:rPr>
          <w:rFonts w:cs="B Nazanin"/>
          <w:sz w:val="26"/>
          <w:szCs w:val="26"/>
          <w:rtl/>
        </w:rPr>
        <w:t xml:space="preserve">»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معناي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تنگي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كنايه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كم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حوصلگي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تحمّل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صورتي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رویارویی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حتّي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باطل،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واکنش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سريع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نسنجيده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اثبات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گيرد</w:t>
      </w:r>
      <w:r w:rsidRPr="00CE08BF">
        <w:rPr>
          <w:rFonts w:cs="B Nazanin"/>
          <w:sz w:val="26"/>
          <w:szCs w:val="26"/>
          <w:rtl/>
        </w:rPr>
        <w:t>.</w:t>
      </w:r>
    </w:p>
    <w:p w:rsidR="00745252" w:rsidRPr="00CE08BF" w:rsidRDefault="00745252" w:rsidP="00D82E0C">
      <w:pPr>
        <w:shd w:val="clear" w:color="auto" w:fill="FFFFFF"/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lastRenderedPageBreak/>
        <w:t xml:space="preserve"> </w:t>
      </w:r>
      <w:r w:rsidRPr="00CE08BF">
        <w:rPr>
          <w:rFonts w:cs="B Nazanin" w:hint="cs"/>
          <w:sz w:val="26"/>
          <w:szCs w:val="26"/>
          <w:rtl/>
        </w:rPr>
        <w:t>وقتي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آيه</w:t>
      </w: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فَمَنْ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يُرِداللهُ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اَن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يَهديهُ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يَشرَح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صَدرَهُ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لِلإسلامِ</w:t>
      </w:r>
      <w:r w:rsidRPr="00CE08BF">
        <w:rPr>
          <w:rFonts w:cs="B Nazanin"/>
          <w:sz w:val="26"/>
          <w:szCs w:val="26"/>
          <w:rtl/>
        </w:rPr>
        <w:t>...»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6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نازل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پرسيدند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منظور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چيست؟</w:t>
      </w:r>
      <w:r w:rsidRPr="00CE08BF">
        <w:rPr>
          <w:rFonts w:cs="B Nazanin"/>
          <w:sz w:val="26"/>
          <w:szCs w:val="26"/>
          <w:rtl/>
        </w:rPr>
        <w:t xml:space="preserve"> </w:t>
      </w:r>
    </w:p>
    <w:p w:rsidR="00745252" w:rsidRPr="00CE08BF" w:rsidRDefault="00745252" w:rsidP="00D82E0C">
      <w:pPr>
        <w:shd w:val="clear" w:color="auto" w:fill="FFFFFF"/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فرمود</w:t>
      </w:r>
      <w:r w:rsidRPr="00CE08BF">
        <w:rPr>
          <w:rFonts w:cs="B Nazanin"/>
          <w:sz w:val="26"/>
          <w:szCs w:val="26"/>
          <w:rtl/>
        </w:rPr>
        <w:t>:</w:t>
      </w:r>
      <w:r w:rsidRPr="00CE08BF">
        <w:rPr>
          <w:rFonts w:cs="B Nazanin"/>
          <w:sz w:val="26"/>
          <w:szCs w:val="26"/>
          <w:rtl/>
          <w:lang w:bidi="fa-IR"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نورٌ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يَقْذِفَهُ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قَلبِ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مَنْ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يَشاء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فَينشَرِحُ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صَدرَهُ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يَنفَضح</w:t>
      </w:r>
      <w:r w:rsidRPr="00CE08BF">
        <w:rPr>
          <w:rFonts w:cs="B Nazanin"/>
          <w:sz w:val="26"/>
          <w:szCs w:val="26"/>
          <w:rtl/>
        </w:rPr>
        <w:t>»</w:t>
      </w:r>
      <w:r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7"/>
      </w: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cs"/>
          <w:sz w:val="26"/>
          <w:szCs w:val="26"/>
          <w:rtl/>
        </w:rPr>
        <w:t>نوري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افكند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سينه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اش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وسيله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گشايش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</w:rPr>
        <w:t>‌</w:t>
      </w:r>
      <w:r w:rsidRPr="00CE08BF">
        <w:rPr>
          <w:rFonts w:cs="B Nazanin" w:hint="cs"/>
          <w:sz w:val="26"/>
          <w:szCs w:val="26"/>
          <w:rtl/>
        </w:rPr>
        <w:t>بخشد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ascii="Tahoma" w:hAnsi="Tahoma" w:cs="B Nazanin"/>
          <w:sz w:val="26"/>
          <w:szCs w:val="26"/>
          <w:rtl/>
        </w:rPr>
        <w:t>با توجه به مطالب بيان شده، عموم مؤمنان به</w:t>
      </w:r>
      <w:r w:rsidRPr="00CE08BF">
        <w:rPr>
          <w:rFonts w:ascii="Tahoma" w:hAnsi="Tahoma" w:cs="B Nazanin"/>
          <w:sz w:val="26"/>
          <w:szCs w:val="26"/>
          <w:rtl/>
        </w:rPr>
        <w:softHyphen/>
        <w:t>ويژه مربيان و مروجان آموزه</w:t>
      </w:r>
      <w:r w:rsidRPr="00CE08BF">
        <w:rPr>
          <w:rFonts w:ascii="Tahoma" w:hAnsi="Tahoma" w:cs="B Nazanin"/>
          <w:sz w:val="26"/>
          <w:szCs w:val="26"/>
          <w:rtl/>
        </w:rPr>
        <w:softHyphen/>
        <w:t>هاي قرآني، باید با الهام از سیره معصومان (ع)، خود را به چنین زینتی بيارايند تا بتوانند در مسئولیت</w:t>
      </w:r>
      <w:r w:rsidRPr="00CE08BF">
        <w:rPr>
          <w:rFonts w:ascii="Tahoma" w:hAnsi="Tahoma" w:cs="B Nazanin"/>
          <w:sz w:val="26"/>
          <w:szCs w:val="26"/>
          <w:rtl/>
        </w:rPr>
        <w:softHyphen/>
        <w:t>های اجتماعی به بهترین شکل از عهده وظایف</w:t>
      </w:r>
      <w:r w:rsidR="00973985" w:rsidRPr="00CE08BF">
        <w:rPr>
          <w:rFonts w:ascii="Tahoma" w:hAnsi="Tahoma" w:cs="B Nazanin" w:hint="cs"/>
          <w:sz w:val="26"/>
          <w:szCs w:val="26"/>
          <w:rtl/>
        </w:rPr>
        <w:t>‌</w:t>
      </w:r>
      <w:r w:rsidRPr="00CE08BF">
        <w:rPr>
          <w:rFonts w:ascii="Tahoma" w:hAnsi="Tahoma" w:cs="B Nazanin"/>
          <w:sz w:val="26"/>
          <w:szCs w:val="26"/>
          <w:rtl/>
        </w:rPr>
        <w:t>شان برآیند.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/>
          <w:b/>
          <w:bCs/>
          <w:sz w:val="26"/>
          <w:szCs w:val="26"/>
          <w:rtl/>
        </w:rPr>
        <w:t>7.</w:t>
      </w:r>
      <w:r w:rsidRPr="00CE08BF">
        <w:rPr>
          <w:rFonts w:cs="B Nazanin" w:hint="cs"/>
          <w:b/>
          <w:bCs/>
          <w:sz w:val="26"/>
          <w:szCs w:val="26"/>
          <w:rtl/>
        </w:rPr>
        <w:t>حسن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خلق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عبارت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رویی،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رفتاری،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معاشرت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پسندیده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صادق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پاسخ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پرسشی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معنای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فرمودند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تُلَيِّنُ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جانِبَكَ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تُطَيِّبُ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كَلامَكَ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تَلْقى‏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اخاكَ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بِبِشْرٍ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حَسَنٍ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vertAlign w:val="superscript"/>
          <w:rtl/>
        </w:rPr>
        <w:endnoteReference w:id="38"/>
      </w:r>
      <w:r w:rsidR="00BC434B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نرم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مهربان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پاکیزه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مؤدبانه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برادرت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خوش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رویی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رفتار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کنی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ویژگی</w:t>
      </w:r>
      <w:r w:rsidRPr="00CE08BF">
        <w:rPr>
          <w:rFonts w:cs="B Nazanin" w:hint="cs"/>
          <w:sz w:val="26"/>
          <w:szCs w:val="26"/>
          <w:rtl/>
        </w:rPr>
        <w:softHyphen/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اساسی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شمرد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اعمالی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سبب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تعالی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کرامت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نفس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سوی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متعال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تمجید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صادق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(ع)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D82E0C">
      <w:pPr>
        <w:tabs>
          <w:tab w:val="left" w:pos="1088"/>
          <w:tab w:val="left" w:pos="1985"/>
        </w:tabs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جمله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خطاب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تعالی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پیامبرش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فرمود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</w:t>
      </w:r>
      <w:r w:rsidRPr="00CE08BF">
        <w:rPr>
          <w:rFonts w:cs="B Nazanin"/>
          <w:sz w:val="26"/>
          <w:szCs w:val="26"/>
          <w:rtl/>
        </w:rPr>
        <w:t xml:space="preserve">! </w:t>
      </w:r>
      <w:r w:rsidRPr="00CE08BF">
        <w:rPr>
          <w:rFonts w:cs="B Nazanin" w:hint="cs"/>
          <w:sz w:val="26"/>
          <w:szCs w:val="26"/>
          <w:rtl/>
        </w:rPr>
        <w:t>همانا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خُلق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عظیم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هستی؛</w:t>
      </w:r>
      <w:r w:rsidRPr="00CE08BF">
        <w:rPr>
          <w:rFonts w:cs="B Nazanin"/>
          <w:sz w:val="26"/>
          <w:szCs w:val="26"/>
          <w:rtl/>
        </w:rPr>
        <w:t xml:space="preserve"> ی</w:t>
      </w:r>
      <w:r w:rsidRPr="00CE08BF">
        <w:rPr>
          <w:rFonts w:cs="B Nazanin" w:hint="cs"/>
          <w:sz w:val="26"/>
          <w:szCs w:val="26"/>
          <w:rtl/>
        </w:rPr>
        <w:t>عنی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بخشنده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خویی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39"/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حسن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خلق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عنوان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والای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اخلاقی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معاشرت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باعث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نفوذ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اثری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شگفت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انگیز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به همین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جهت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متعال،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پیامبران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امامان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معصوم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انسان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اخلاق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بتوانند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بگذارند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مصداق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فضیلت،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وجود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مقدس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گرامی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 xml:space="preserve"> (</w:t>
      </w:r>
      <w:r w:rsidRPr="00CE08BF">
        <w:rPr>
          <w:rFonts w:cs="B Nazanin" w:hint="cs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کریم،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برخورداری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ستوده،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فرماید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BC434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إِنَّكَ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لَعَلى‏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خُلُقٍ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عَظيمٍ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0"/>
      </w:r>
      <w:r w:rsidR="00BC434B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راستى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خويى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والاست</w:t>
      </w:r>
      <w:r w:rsidRPr="00CE08BF">
        <w:rPr>
          <w:rFonts w:cs="B Nazanin"/>
          <w:sz w:val="26"/>
          <w:szCs w:val="26"/>
          <w:rtl/>
        </w:rPr>
        <w:t>!»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چنین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 w:hint="cs"/>
          <w:sz w:val="26"/>
          <w:szCs w:val="26"/>
          <w:rtl/>
        </w:rPr>
        <w:softHyphen/>
        <w:t>فرماید</w:t>
      </w:r>
      <w:r w:rsidRPr="00CE08BF">
        <w:rPr>
          <w:rFonts w:cs="B Nazanin"/>
          <w:sz w:val="26"/>
          <w:szCs w:val="26"/>
          <w:rtl/>
        </w:rPr>
        <w:t>:</w:t>
      </w:r>
    </w:p>
    <w:p w:rsidR="00745252" w:rsidRPr="00CE08BF" w:rsidRDefault="00745252" w:rsidP="00BC434B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فَبِما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رَحْمَةٍ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مِنَ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اللَّهِ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لِنْتَ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لَوْ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كُنْتَ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فَظًّا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غَليظَ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الْقَلْبِ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لاَنْفَضُّوا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مِنْ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حَوْلِكَ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فَاعْفُ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عَنْهُمْ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اسْتَغْفِرْ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لَهُمْ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شاوِرْهُمْ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فِي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الْأَمْرِ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فَإِذا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عَزَمْتَ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فَتَوَكَّلْ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عَلَى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اللَّهِ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إِنَّ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اللَّهَ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يُحِبُّ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الْمُتَوَكِّلينَ</w:t>
      </w:r>
      <w:r w:rsidRPr="00CE08BF">
        <w:rPr>
          <w:rFonts w:cs="B Nazanin"/>
          <w:sz w:val="26"/>
          <w:szCs w:val="26"/>
          <w:rtl/>
        </w:rPr>
        <w:t>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1"/>
      </w:r>
      <w:r w:rsidR="00BC434B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پس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cs"/>
          <w:sz w:val="26"/>
          <w:szCs w:val="26"/>
          <w:rtl/>
        </w:rPr>
        <w:t>بركتِ‏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cs"/>
          <w:sz w:val="26"/>
          <w:szCs w:val="26"/>
          <w:rtl/>
        </w:rPr>
        <w:t>رحمت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الهى،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نرم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خو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پُرمِهر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cs"/>
          <w:sz w:val="26"/>
          <w:szCs w:val="26"/>
          <w:rtl/>
        </w:rPr>
        <w:t>شدى،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تندخو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بودى،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قطعاً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پيرامون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پراكنده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مى‏شدند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پس،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درگذر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آمرزش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بخواه،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</w:t>
      </w:r>
      <w:r w:rsidRPr="00CE08BF">
        <w:rPr>
          <w:rFonts w:cs="B Nazanin"/>
          <w:sz w:val="26"/>
          <w:szCs w:val="26"/>
          <w:rtl/>
        </w:rPr>
        <w:t>[</w:t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مشورت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تصميم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توكل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خداوند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توكل‏كنندگان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مى‏دارد</w:t>
      </w:r>
      <w:r w:rsidRPr="00CE08BF">
        <w:rPr>
          <w:rFonts w:cs="B Nazanin"/>
          <w:sz w:val="26"/>
          <w:szCs w:val="26"/>
          <w:rtl/>
        </w:rPr>
        <w:t>.»</w:t>
      </w:r>
    </w:p>
    <w:p w:rsidR="00745252" w:rsidRPr="00CE08BF" w:rsidRDefault="00745252" w:rsidP="00D82E0C">
      <w:pPr>
        <w:bidi/>
        <w:spacing w:after="0" w:line="240" w:lineRule="auto"/>
        <w:ind w:firstLine="284"/>
        <w:contextualSpacing/>
        <w:jc w:val="both"/>
        <w:rPr>
          <w:rFonts w:ascii="Times New Roman" w:hAnsi="Times New Roman" w:cs="B Nazanin"/>
          <w:sz w:val="26"/>
          <w:szCs w:val="26"/>
          <w:rtl/>
        </w:rPr>
      </w:pPr>
      <w:r w:rsidRPr="00CE08BF">
        <w:rPr>
          <w:rFonts w:ascii="Times New Roman" w:hAnsi="Times New Roman" w:cs="B Nazanin"/>
          <w:sz w:val="26"/>
          <w:szCs w:val="26"/>
          <w:rtl/>
        </w:rPr>
        <w:t>بنابراين در مجموع بايد گفت كه مربي قرآن، فردی خوش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اخلاق است؛ به این معنا که در برخورد با افراد، خوش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رو، متواضع، نرم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خو و مهربان است و در نهایت ادب، سخن می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گوید و همواره می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کوشد با رفتاری پسندیده، دیگران را به</w:t>
      </w:r>
      <w:r w:rsidRPr="00CE08BF">
        <w:rPr>
          <w:rFonts w:ascii="Times New Roman" w:hAnsi="Times New Roman" w:cs="B Nazanin" w:hint="cs"/>
          <w:sz w:val="26"/>
          <w:szCs w:val="26"/>
          <w:rtl/>
        </w:rPr>
        <w:softHyphen/>
        <w:t>سوی</w:t>
      </w:r>
      <w:r w:rsidRPr="00CE08BF">
        <w:rPr>
          <w:rFonts w:ascii="Times New Roman" w:hAnsi="Times New Roman" w:cs="B Nazanin"/>
          <w:sz w:val="26"/>
          <w:szCs w:val="26"/>
          <w:rtl/>
        </w:rPr>
        <w:t xml:space="preserve"> ارزش</w:t>
      </w:r>
      <w:r w:rsidRPr="00CE08BF">
        <w:rPr>
          <w:rFonts w:ascii="Times New Roman" w:hAnsi="Times New Roman" w:cs="B Nazanin"/>
          <w:sz w:val="26"/>
          <w:szCs w:val="26"/>
          <w:rtl/>
        </w:rPr>
        <w:softHyphen/>
        <w:t>هاي الهي رهنمون سازد.</w:t>
      </w:r>
    </w:p>
    <w:p w:rsidR="00745252" w:rsidRPr="00CE08BF" w:rsidRDefault="00745252" w:rsidP="00710521">
      <w:pPr>
        <w:bidi/>
        <w:spacing w:after="0" w:line="240" w:lineRule="auto"/>
        <w:contextualSpacing/>
        <w:jc w:val="both"/>
        <w:rPr>
          <w:rFonts w:ascii="Times New Roman" w:hAnsi="Times New Roman" w:cs="B Nazanin"/>
          <w:b/>
          <w:bCs/>
          <w:sz w:val="26"/>
          <w:szCs w:val="26"/>
        </w:rPr>
      </w:pPr>
      <w:r w:rsidRPr="00CE08B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8. </w:t>
      </w:r>
      <w:r w:rsidRPr="00CE08BF">
        <w:rPr>
          <w:rFonts w:cs="B Nazanin" w:hint="cs"/>
          <w:b/>
          <w:bCs/>
          <w:sz w:val="26"/>
          <w:szCs w:val="26"/>
          <w:rtl/>
        </w:rPr>
        <w:t>توانايي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در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برقراري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ارتباط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با</w:t>
      </w:r>
      <w:r w:rsidRPr="00CE08BF">
        <w:rPr>
          <w:rFonts w:cs="B Nazanin"/>
          <w:b/>
          <w:bCs/>
          <w:sz w:val="26"/>
          <w:szCs w:val="26"/>
          <w:rtl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</w:rPr>
        <w:t>ديگران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ارتباط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فرایندی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افکار،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عقاید 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احساسات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یک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طریق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پیام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کلامی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غیرکلامی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منتقل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براساس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ارتباطی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اجتماعی،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افکار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عقاید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زلال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نیکو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جهت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اعتلای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کلمه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توحید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جامعه،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مثبتی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ایفا کند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کریم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دراین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فرماید</w:t>
      </w:r>
      <w:r w:rsidRPr="00CE08BF">
        <w:rPr>
          <w:rFonts w:cs="B Nazanin"/>
          <w:sz w:val="26"/>
          <w:szCs w:val="26"/>
          <w:rtl/>
        </w:rPr>
        <w:t xml:space="preserve">: </w:t>
      </w:r>
    </w:p>
    <w:p w:rsidR="00745252" w:rsidRPr="00CE08BF" w:rsidRDefault="00745252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ادْعُ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إِلى‏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سَبيلِ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رَبِّكَ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بِالْحِكْمَةِ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الْمَوْعِظَةِ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الْحَسَنَةِ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جادِلْهُمْ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بِالَّتي‏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هِيَ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أَحْسَنُ</w:t>
      </w:r>
      <w:r w:rsidRPr="00CE08BF">
        <w:rPr>
          <w:rFonts w:cs="B Nazanin"/>
          <w:sz w:val="26"/>
          <w:szCs w:val="26"/>
          <w:rtl/>
        </w:rPr>
        <w:t>...»</w:t>
      </w:r>
      <w:r w:rsidR="00BC434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2"/>
      </w:r>
      <w:r w:rsidR="00BC434B" w:rsidRPr="00CE08B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حكمت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اندرز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نيكو،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پروردگارت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دعوت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</w:t>
      </w:r>
      <w:r w:rsidRPr="00CE08BF">
        <w:rPr>
          <w:rFonts w:cs="B Nazanin"/>
          <w:sz w:val="26"/>
          <w:szCs w:val="26"/>
          <w:rtl/>
        </w:rPr>
        <w:t xml:space="preserve">!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نيكوتر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استدلال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مناظره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</w:t>
      </w:r>
      <w:r w:rsidRPr="00CE08BF">
        <w:rPr>
          <w:rFonts w:cs="B Nazanin"/>
          <w:sz w:val="26"/>
          <w:szCs w:val="26"/>
          <w:rtl/>
        </w:rPr>
        <w:t>! ...»</w:t>
      </w:r>
    </w:p>
    <w:p w:rsidR="00745252" w:rsidRPr="00CE08BF" w:rsidRDefault="00745252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val="en-US"/>
        </w:rPr>
      </w:pPr>
      <w:r w:rsidRPr="00CE08BF">
        <w:rPr>
          <w:rFonts w:cs="B Nazanin" w:hint="cs"/>
          <w:sz w:val="26"/>
          <w:szCs w:val="26"/>
          <w:rtl/>
        </w:rPr>
        <w:lastRenderedPageBreak/>
        <w:t>مربي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مروج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كسي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برقراری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ارتباط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الهي،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آگاهی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تأثیرگذار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تعامل،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حضوری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سازنده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مناسبات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حاضر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شود؛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همواره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زیبا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زبان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آورد؛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3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بهترین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تفسیر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برداشت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رفتار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برمی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گزیند؛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راست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گویی،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4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خیرخواهی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5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پرهیز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خودمحوری،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6"/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اعتماد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هرکس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  <w:t>میزان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دانش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نماید؛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احساسات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عواطف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درک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کرده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مطلوب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مدیریت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نماید؛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هنگام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گفتگو،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سخنان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مقابل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دهد؛</w:t>
      </w:r>
      <w:r w:rsidRPr="00CE08BF">
        <w:rPr>
          <w:rStyle w:val="EndnoteReference"/>
          <w:rFonts w:cs="B Nazanin"/>
          <w:sz w:val="26"/>
          <w:szCs w:val="26"/>
          <w:rtl/>
        </w:rPr>
        <w:endnoteReference w:id="47"/>
      </w:r>
      <w:r w:rsidRPr="00CE08BF">
        <w:rPr>
          <w:rFonts w:cs="B Nazanin" w:hint="cs"/>
          <w:sz w:val="26"/>
          <w:szCs w:val="26"/>
          <w:rtl/>
        </w:rPr>
        <w:t xml:space="preserve"> 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برخورد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دیگران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دوررویی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ورزیدن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پرهیز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کن</w:t>
      </w:r>
      <w:r w:rsidRPr="00CE08BF">
        <w:rPr>
          <w:rFonts w:cs="B Nazanin" w:hint="cs"/>
          <w:sz w:val="26"/>
          <w:szCs w:val="26"/>
          <w:rtl/>
          <w:lang w:bidi="fa-IR"/>
        </w:rPr>
        <w:t>د.</w:t>
      </w:r>
      <w:r w:rsidRPr="00CE08BF">
        <w:rPr>
          <w:rStyle w:val="EndnoteReference"/>
          <w:rFonts w:cs="B Nazanin"/>
          <w:sz w:val="26"/>
          <w:szCs w:val="26"/>
        </w:rPr>
        <w:endnoteReference w:id="48"/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lang w:val="en-US"/>
        </w:rPr>
      </w:pPr>
      <w:r w:rsidRPr="00CE08BF">
        <w:rPr>
          <w:rFonts w:cs="B Nazanin" w:hint="cs"/>
          <w:sz w:val="26"/>
          <w:szCs w:val="26"/>
          <w:rtl/>
          <w:lang w:val="en-US"/>
        </w:rPr>
        <w:t>وجود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چنين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ويژگي</w:t>
      </w:r>
      <w:r w:rsidRPr="00CE08BF">
        <w:rPr>
          <w:rFonts w:cs="B Nazanin"/>
          <w:sz w:val="26"/>
          <w:szCs w:val="26"/>
          <w:rtl/>
          <w:lang w:val="en-US"/>
        </w:rPr>
        <w:softHyphen/>
      </w:r>
      <w:r w:rsidRPr="00CE08BF">
        <w:rPr>
          <w:rFonts w:cs="B Nazanin" w:hint="cs"/>
          <w:sz w:val="26"/>
          <w:szCs w:val="26"/>
          <w:rtl/>
          <w:lang w:val="en-US"/>
        </w:rPr>
        <w:t>هايي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در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يك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مربي،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باعث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محبوبيت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و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مقبوليت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او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در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بين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فراگيران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و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تعامل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سازنده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ميان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آنان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خواهد</w:t>
      </w:r>
      <w:r w:rsidRPr="00CE08BF">
        <w:rPr>
          <w:rFonts w:cs="B Nazanin"/>
          <w:sz w:val="26"/>
          <w:szCs w:val="26"/>
          <w:rtl/>
          <w:lang w:val="en-US"/>
        </w:rPr>
        <w:t xml:space="preserve"> </w:t>
      </w:r>
      <w:r w:rsidRPr="00CE08BF">
        <w:rPr>
          <w:rFonts w:cs="B Nazanin" w:hint="cs"/>
          <w:sz w:val="26"/>
          <w:szCs w:val="26"/>
          <w:rtl/>
          <w:lang w:val="en-US"/>
        </w:rPr>
        <w:t>شد</w:t>
      </w:r>
      <w:r w:rsidRPr="00CE08BF">
        <w:rPr>
          <w:rFonts w:cs="B Nazanin"/>
          <w:sz w:val="26"/>
          <w:szCs w:val="26"/>
          <w:rtl/>
          <w:lang w:val="en-US"/>
        </w:rPr>
        <w:t xml:space="preserve">. 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.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داشتن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بيان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شيوا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ساده</w:t>
      </w:r>
    </w:p>
    <w:p w:rsidR="00745252" w:rsidRPr="00CE08BF" w:rsidRDefault="00745252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ابزار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اصلي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مربي،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گفتار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سخن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اوست؛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يك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مدرس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مربي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بايد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گفتاري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گيرا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پرجاذبه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برخوردار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باشد</w:t>
      </w:r>
      <w:r w:rsidRPr="00CE08BF">
        <w:rPr>
          <w:rFonts w:cs="B Nazanin"/>
          <w:sz w:val="26"/>
          <w:szCs w:val="26"/>
          <w:rtl/>
          <w:lang w:bidi="fa-IR"/>
        </w:rPr>
        <w:t xml:space="preserve"> (</w:t>
      </w:r>
      <w:r w:rsidRPr="00CE08BF">
        <w:rPr>
          <w:rFonts w:cs="B Nazanin" w:hint="cs"/>
          <w:sz w:val="26"/>
          <w:szCs w:val="26"/>
          <w:rtl/>
          <w:lang w:bidi="fa-IR"/>
        </w:rPr>
        <w:t>عابدي،</w:t>
      </w:r>
      <w:r w:rsidRPr="00CE08BF">
        <w:rPr>
          <w:rFonts w:cs="B Nazanin"/>
          <w:sz w:val="26"/>
          <w:szCs w:val="26"/>
          <w:rtl/>
          <w:lang w:bidi="fa-IR"/>
        </w:rPr>
        <w:t xml:space="preserve"> 1388: 71)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 w:hint="cs"/>
          <w:sz w:val="26"/>
          <w:szCs w:val="26"/>
          <w:rtl/>
          <w:lang w:bidi="fa-IR"/>
        </w:rPr>
        <w:softHyphen/>
        <w:t>فرموده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امام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باقر</w:t>
      </w:r>
      <w:r w:rsidRPr="00CE08BF">
        <w:rPr>
          <w:rFonts w:cs="B Nazanin"/>
          <w:sz w:val="26"/>
          <w:szCs w:val="26"/>
          <w:rtl/>
          <w:lang w:bidi="fa-IR"/>
        </w:rPr>
        <w:t xml:space="preserve"> (</w:t>
      </w:r>
      <w:r w:rsidRPr="00CE08BF">
        <w:rPr>
          <w:rFonts w:cs="B Nazanin" w:hint="cs"/>
          <w:sz w:val="26"/>
          <w:szCs w:val="26"/>
          <w:rtl/>
          <w:lang w:bidi="fa-IR"/>
        </w:rPr>
        <w:t>ع</w:t>
      </w:r>
      <w:r w:rsidRPr="00CE08BF">
        <w:rPr>
          <w:rFonts w:cs="B Nazanin"/>
          <w:sz w:val="26"/>
          <w:szCs w:val="26"/>
          <w:rtl/>
          <w:lang w:bidi="fa-IR"/>
        </w:rPr>
        <w:t>): «</w:t>
      </w:r>
      <w:r w:rsidRPr="00CE08BF">
        <w:rPr>
          <w:rFonts w:cs="B Nazanin" w:hint="cs"/>
          <w:sz w:val="26"/>
          <w:szCs w:val="26"/>
          <w:rtl/>
          <w:lang w:bidi="fa-IR"/>
        </w:rPr>
        <w:t>البيان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عِمادُ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العِلمِ</w:t>
      </w:r>
      <w:r w:rsidRPr="00CE08BF">
        <w:rPr>
          <w:rFonts w:cs="B Nazanin"/>
          <w:sz w:val="26"/>
          <w:szCs w:val="26"/>
          <w:rtl/>
          <w:lang w:bidi="fa-IR"/>
        </w:rPr>
        <w:t>»</w:t>
      </w:r>
      <w:r w:rsidRPr="00CE08BF">
        <w:rPr>
          <w:rFonts w:cs="B Nazanin" w:hint="cs"/>
          <w:sz w:val="26"/>
          <w:szCs w:val="26"/>
          <w:rtl/>
          <w:lang w:bidi="fa-IR"/>
        </w:rPr>
        <w:t>؛</w:t>
      </w:r>
      <w:r w:rsidRPr="00CE08BF">
        <w:rPr>
          <w:rStyle w:val="EndnoteReference"/>
          <w:rFonts w:cs="B Nazanin"/>
          <w:sz w:val="26"/>
          <w:szCs w:val="26"/>
          <w:rtl/>
          <w:lang w:bidi="fa-IR"/>
        </w:rPr>
        <w:endnoteReference w:id="49"/>
      </w:r>
      <w:r w:rsidRPr="00CE08BF">
        <w:rPr>
          <w:rFonts w:cs="B Nazanin"/>
          <w:sz w:val="26"/>
          <w:szCs w:val="26"/>
          <w:rtl/>
          <w:lang w:bidi="fa-IR"/>
        </w:rPr>
        <w:t xml:space="preserve"> «</w:t>
      </w:r>
      <w:r w:rsidRPr="00CE08BF">
        <w:rPr>
          <w:rFonts w:cs="B Nazanin" w:hint="cs"/>
          <w:sz w:val="26"/>
          <w:szCs w:val="26"/>
          <w:rtl/>
          <w:lang w:bidi="fa-IR"/>
        </w:rPr>
        <w:t>بيان،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ستون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علم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.»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هرچه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مربي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پيام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ساده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روان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کند،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همراه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كردن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مخاطب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موفق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  <w:r w:rsidRPr="00CE08BF">
        <w:rPr>
          <w:rFonts w:cs="B Nazanin" w:hint="cs"/>
          <w:sz w:val="26"/>
          <w:szCs w:val="26"/>
          <w:rtl/>
          <w:lang w:bidi="fa-IR"/>
        </w:rPr>
        <w:t>امير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حضرت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علي</w:t>
      </w:r>
      <w:r w:rsidRPr="00CE08BF">
        <w:rPr>
          <w:rFonts w:cs="B Nazanin"/>
          <w:sz w:val="26"/>
          <w:szCs w:val="26"/>
          <w:rtl/>
          <w:lang w:bidi="fa-IR"/>
        </w:rPr>
        <w:t xml:space="preserve"> (</w:t>
      </w:r>
      <w:r w:rsidRPr="00CE08BF">
        <w:rPr>
          <w:rFonts w:cs="B Nazanin" w:hint="cs"/>
          <w:sz w:val="26"/>
          <w:szCs w:val="26"/>
          <w:rtl/>
          <w:lang w:bidi="fa-IR"/>
        </w:rPr>
        <w:t>ع</w:t>
      </w:r>
      <w:r w:rsidRPr="00CE08BF">
        <w:rPr>
          <w:rFonts w:cs="B Nazanin"/>
          <w:sz w:val="26"/>
          <w:szCs w:val="26"/>
          <w:rtl/>
          <w:lang w:bidi="fa-IR"/>
        </w:rPr>
        <w:t xml:space="preserve">) </w:t>
      </w:r>
      <w:r w:rsidRPr="00CE08BF">
        <w:rPr>
          <w:rFonts w:cs="B Nazanin" w:hint="cs"/>
          <w:sz w:val="26"/>
          <w:szCs w:val="26"/>
          <w:rtl/>
          <w:lang w:bidi="fa-IR"/>
        </w:rPr>
        <w:t>دراين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باره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فرمايد</w:t>
      </w:r>
      <w:r w:rsidRPr="00CE08BF">
        <w:rPr>
          <w:rFonts w:cs="B Nazanin"/>
          <w:sz w:val="26"/>
          <w:szCs w:val="26"/>
          <w:rtl/>
          <w:lang w:bidi="fa-IR"/>
        </w:rPr>
        <w:t xml:space="preserve">: </w:t>
      </w:r>
    </w:p>
    <w:p w:rsidR="00745252" w:rsidRPr="00CE08BF" w:rsidRDefault="0074525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/>
          <w:sz w:val="26"/>
          <w:szCs w:val="26"/>
          <w:rtl/>
          <w:lang w:bidi="fa-IR"/>
        </w:rPr>
        <w:t>«</w:t>
      </w:r>
      <w:r w:rsidRPr="00CE08BF">
        <w:rPr>
          <w:rFonts w:cs="B Nazanin" w:hint="cs"/>
          <w:sz w:val="26"/>
          <w:szCs w:val="26"/>
          <w:rtl/>
          <w:lang w:bidi="fa-IR"/>
        </w:rPr>
        <w:t>بهترين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كلام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شنيدن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رغبت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نكند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فهم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سختي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مشقت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نيندازد</w:t>
      </w:r>
      <w:r w:rsidRPr="00CE08BF">
        <w:rPr>
          <w:rFonts w:cs="B Nazanin"/>
          <w:sz w:val="26"/>
          <w:szCs w:val="26"/>
          <w:rtl/>
          <w:lang w:bidi="fa-IR"/>
        </w:rPr>
        <w:t>.»</w:t>
      </w:r>
      <w:r w:rsidRPr="00CE08BF">
        <w:rPr>
          <w:rStyle w:val="EndnoteReference"/>
          <w:rFonts w:cs="B Nazanin"/>
          <w:sz w:val="26"/>
          <w:szCs w:val="26"/>
          <w:rtl/>
          <w:lang w:bidi="fa-IR"/>
        </w:rPr>
        <w:endnoteReference w:id="50"/>
      </w:r>
    </w:p>
    <w:p w:rsidR="008E5C56" w:rsidRPr="00CE08BF" w:rsidRDefault="00B42A7A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 xml:space="preserve">10. </w:t>
      </w:r>
      <w:r w:rsidR="008E5C56" w:rsidRPr="00CE08BF">
        <w:rPr>
          <w:rFonts w:cs="B Nazanin" w:hint="cs"/>
          <w:b/>
          <w:bCs/>
          <w:sz w:val="26"/>
          <w:szCs w:val="26"/>
          <w:rtl/>
          <w:lang w:bidi="fa-IR"/>
        </w:rPr>
        <w:t>رعايت</w:t>
      </w:r>
      <w:r w:rsidR="008E5C56"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b/>
          <w:bCs/>
          <w:sz w:val="26"/>
          <w:szCs w:val="26"/>
          <w:rtl/>
          <w:lang w:bidi="fa-IR"/>
        </w:rPr>
        <w:t>نظافت</w:t>
      </w:r>
      <w:r w:rsidR="008E5C56"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b/>
          <w:bCs/>
          <w:sz w:val="26"/>
          <w:szCs w:val="26"/>
          <w:rtl/>
          <w:lang w:bidi="fa-IR"/>
        </w:rPr>
        <w:t>آراستگي</w:t>
      </w:r>
      <w:r w:rsidR="008E5C56" w:rsidRPr="00CE08BF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b/>
          <w:bCs/>
          <w:sz w:val="26"/>
          <w:szCs w:val="26"/>
          <w:rtl/>
          <w:lang w:bidi="fa-IR"/>
        </w:rPr>
        <w:t>ظاهر</w:t>
      </w:r>
    </w:p>
    <w:p w:rsidR="008E5C56" w:rsidRPr="00CE08BF" w:rsidRDefault="008E5C56" w:rsidP="00973985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معلم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شاگرد،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زمان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حضور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جلسه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بايد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كاملا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پاكيزه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بوده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هرگونه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آلودگي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دوري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كنند؛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بنابراين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بدن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لباس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خويش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همواره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تميز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خوش</w:t>
      </w:r>
      <w:r w:rsidR="00973985" w:rsidRPr="00CE08BF">
        <w:rPr>
          <w:rFonts w:cs="B Nazanin" w:hint="cs"/>
          <w:sz w:val="26"/>
          <w:szCs w:val="26"/>
          <w:rtl/>
          <w:lang w:bidi="fa-IR"/>
        </w:rPr>
        <w:t>‌</w:t>
      </w:r>
      <w:r w:rsidRPr="00CE08BF">
        <w:rPr>
          <w:rFonts w:cs="B Nazanin" w:hint="cs"/>
          <w:sz w:val="26"/>
          <w:szCs w:val="26"/>
          <w:rtl/>
          <w:lang w:bidi="fa-IR"/>
        </w:rPr>
        <w:t>بو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سازند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ظاهري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آراسته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مرتب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برخوردار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باشند؛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ويژه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هنگامي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جلسه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مسجد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برگزار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شود،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رعايت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نكات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شايسته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خواهد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بود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</w:p>
    <w:p w:rsidR="008E5C56" w:rsidRPr="00CE08BF" w:rsidRDefault="008E5C56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پيشنهادها</w:t>
      </w:r>
    </w:p>
    <w:p w:rsidR="008E5C56" w:rsidRPr="00CE08BF" w:rsidRDefault="008E5C56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توجه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="00973985" w:rsidRPr="00CE08BF">
        <w:rPr>
          <w:rFonts w:cs="B Nazanin" w:hint="cs"/>
          <w:sz w:val="26"/>
          <w:szCs w:val="26"/>
          <w:rtl/>
          <w:lang w:bidi="fa-IR"/>
        </w:rPr>
        <w:t>‌</w:t>
      </w:r>
      <w:r w:rsidRPr="00CE08BF">
        <w:rPr>
          <w:rFonts w:cs="B Nazanin" w:hint="cs"/>
          <w:sz w:val="26"/>
          <w:szCs w:val="26"/>
          <w:rtl/>
          <w:lang w:bidi="fa-IR"/>
        </w:rPr>
        <w:t>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تاكنون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بيان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توان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پيشنهادهايي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روزرساني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آموزش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مساجد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ارائه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  <w:lang w:bidi="fa-IR"/>
        </w:rPr>
        <w:t>کرد</w:t>
      </w:r>
      <w:r w:rsidRPr="00CE08BF">
        <w:rPr>
          <w:rFonts w:cs="B Nazanin"/>
          <w:sz w:val="26"/>
          <w:szCs w:val="26"/>
          <w:rtl/>
          <w:lang w:bidi="fa-IR"/>
        </w:rPr>
        <w:t xml:space="preserve">: </w:t>
      </w:r>
    </w:p>
    <w:p w:rsidR="008E5C56" w:rsidRPr="00CE08BF" w:rsidRDefault="008E5C56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CE08BF">
        <w:rPr>
          <w:rFonts w:cs="B Nazanin"/>
          <w:sz w:val="26"/>
          <w:szCs w:val="26"/>
          <w:rtl/>
          <w:lang w:bidi="fa-IR"/>
        </w:rPr>
        <w:t xml:space="preserve">1. </w:t>
      </w: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برگزاري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كارگروه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تخصصي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كارشناسي،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نسبت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آسيب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شناسي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="00973985" w:rsidRPr="00CE08BF">
        <w:rPr>
          <w:rFonts w:cs="B Nazanin" w:hint="cs"/>
          <w:sz w:val="26"/>
          <w:szCs w:val="26"/>
          <w:rtl/>
          <w:lang w:bidi="fa-IR"/>
        </w:rPr>
        <w:t>‌</w:t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سنتي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مرسوم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كنوني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اقدام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  <w:lang w:bidi="fa-IR"/>
        </w:rPr>
        <w:t>کر</w:t>
      </w:r>
      <w:r w:rsidRPr="00CE08BF">
        <w:rPr>
          <w:rFonts w:cs="B Nazanin" w:hint="cs"/>
          <w:sz w:val="26"/>
          <w:szCs w:val="26"/>
          <w:rtl/>
          <w:lang w:bidi="fa-IR"/>
        </w:rPr>
        <w:t>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تعيين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شاخص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همانند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="00973985" w:rsidRPr="00CE08BF">
        <w:rPr>
          <w:rFonts w:cs="B Nazanin" w:hint="cs"/>
          <w:sz w:val="26"/>
          <w:szCs w:val="26"/>
          <w:rtl/>
          <w:lang w:bidi="fa-IR"/>
        </w:rPr>
        <w:t>‌</w:t>
      </w:r>
      <w:r w:rsidRPr="00CE08BF">
        <w:rPr>
          <w:rFonts w:cs="B Nazanin" w:hint="cs"/>
          <w:sz w:val="26"/>
          <w:szCs w:val="26"/>
          <w:rtl/>
          <w:lang w:bidi="fa-IR"/>
        </w:rPr>
        <w:t>چه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مقاله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پرداخته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  <w:lang w:bidi="fa-IR"/>
        </w:rPr>
        <w:t xml:space="preserve">را </w:t>
      </w:r>
      <w:r w:rsidRPr="00CE08BF">
        <w:rPr>
          <w:rFonts w:cs="B Nazanin" w:hint="cs"/>
          <w:sz w:val="26"/>
          <w:szCs w:val="26"/>
          <w:rtl/>
          <w:lang w:bidi="fa-IR"/>
        </w:rPr>
        <w:t>مورد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ارزيابي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  <w:lang w:bidi="fa-IR"/>
        </w:rPr>
        <w:t>داده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شيوه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نامه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منسجمي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نحوه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آموزش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كريم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مساجد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تهيه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كرد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</w:p>
    <w:p w:rsidR="008E5C56" w:rsidRPr="00CE08BF" w:rsidRDefault="008E5C56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CE08BF">
        <w:rPr>
          <w:rFonts w:cs="B Nazanin"/>
          <w:sz w:val="26"/>
          <w:szCs w:val="26"/>
          <w:rtl/>
          <w:lang w:bidi="fa-IR"/>
        </w:rPr>
        <w:t xml:space="preserve">2.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تدريس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آموزه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قرآني،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يك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تنهايي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نمي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تواند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كارساز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باشد؛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هنر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استاد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فراگيري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انواع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كسب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مهارت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لازم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="00973985" w:rsidRPr="00CE08B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آنها،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متناسب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هدف</w:t>
      </w:r>
      <w:r w:rsidR="00EF4612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موضوع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تدريس،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بهترين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برگزيند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</w:p>
    <w:p w:rsidR="008E5C56" w:rsidRPr="00CE08BF" w:rsidRDefault="008E5C56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CE08BF">
        <w:rPr>
          <w:rFonts w:cs="B Nazanin"/>
          <w:sz w:val="26"/>
          <w:szCs w:val="26"/>
          <w:rtl/>
          <w:lang w:bidi="fa-IR"/>
        </w:rPr>
        <w:t xml:space="preserve">3. </w:t>
      </w:r>
      <w:r w:rsidRPr="00CE08BF">
        <w:rPr>
          <w:rFonts w:cs="B Nazanin" w:hint="cs"/>
          <w:sz w:val="26"/>
          <w:szCs w:val="26"/>
          <w:rtl/>
          <w:lang w:bidi="fa-IR"/>
        </w:rPr>
        <w:t>هريك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از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تدريس،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كاربرد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مؤثر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مفيدي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دارند؛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بنابراين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قضاوت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درباره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ها،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مطلوب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نيست؛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هر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روش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تدريسي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عوامل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كارآمدي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آموزش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آن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مدنظر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قرار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گرفته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باشد،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در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جاي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خود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قابل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اتكا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و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به</w:t>
      </w:r>
      <w:r w:rsidRPr="00CE08BF">
        <w:rPr>
          <w:rFonts w:cs="B Nazanin"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sz w:val="26"/>
          <w:szCs w:val="26"/>
          <w:rtl/>
          <w:lang w:bidi="fa-IR"/>
        </w:rPr>
        <w:t>كارگيري</w:t>
      </w:r>
      <w:r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>است</w:t>
      </w:r>
      <w:r w:rsidRPr="00CE08BF">
        <w:rPr>
          <w:rFonts w:cs="B Nazanin"/>
          <w:sz w:val="26"/>
          <w:szCs w:val="26"/>
          <w:rtl/>
          <w:lang w:bidi="fa-IR"/>
        </w:rPr>
        <w:t xml:space="preserve">. </w:t>
      </w:r>
    </w:p>
    <w:p w:rsidR="008E5C56" w:rsidRPr="00CE08BF" w:rsidRDefault="00574DE2" w:rsidP="00D82E0C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4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.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همان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طور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اين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مقاله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بدان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اشاره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شد،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مربي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بايد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از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ويژگي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هاي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دانشي،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اخلاقي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مهارتي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كافي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برخوردار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باشد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.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هرچه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انتخاب،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تربيت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به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كارگيري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مربياني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برخوردار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از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حداكثر</w:t>
      </w:r>
      <w:r w:rsidR="00EF4612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ويژگي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هاي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لازم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دقت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شود،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آموزش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كارسازتر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خواهد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بود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.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چنين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مربي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مي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تواند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از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شرايط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امكانات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حاكم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محيط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در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راستاي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بهينه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سازي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به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روزرساني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آموزش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قرآن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كريم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بهترين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استفاده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را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كرده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و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كاستي</w:t>
      </w:r>
      <w:r w:rsidR="008E5C56" w:rsidRPr="00CE08BF">
        <w:rPr>
          <w:rFonts w:cs="B Nazanin"/>
          <w:sz w:val="26"/>
          <w:szCs w:val="26"/>
          <w:rtl/>
          <w:lang w:bidi="fa-IR"/>
        </w:rPr>
        <w:softHyphen/>
      </w:r>
      <w:r w:rsidR="008E5C56" w:rsidRPr="00CE08BF">
        <w:rPr>
          <w:rFonts w:cs="B Nazanin" w:hint="cs"/>
          <w:sz w:val="26"/>
          <w:szCs w:val="26"/>
          <w:rtl/>
          <w:lang w:bidi="fa-IR"/>
        </w:rPr>
        <w:t>هاي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احتمالي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را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پوشش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 </w:t>
      </w:r>
      <w:r w:rsidR="008E5C56" w:rsidRPr="00CE08BF">
        <w:rPr>
          <w:rFonts w:cs="B Nazanin" w:hint="cs"/>
          <w:sz w:val="26"/>
          <w:szCs w:val="26"/>
          <w:rtl/>
          <w:lang w:bidi="fa-IR"/>
        </w:rPr>
        <w:t>دهد</w:t>
      </w:r>
      <w:r w:rsidR="008E5C56" w:rsidRPr="00CE08BF">
        <w:rPr>
          <w:rFonts w:cs="B Nazanin"/>
          <w:sz w:val="26"/>
          <w:szCs w:val="26"/>
          <w:rtl/>
          <w:lang w:bidi="fa-IR"/>
        </w:rPr>
        <w:t xml:space="preserve">. </w:t>
      </w:r>
    </w:p>
    <w:p w:rsidR="008E5C56" w:rsidRPr="00CE08BF" w:rsidRDefault="008E5C56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نتيجه</w:t>
      </w:r>
      <w:r w:rsidRPr="00CE08BF"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CE08BF">
        <w:rPr>
          <w:rFonts w:cs="B Nazanin" w:hint="cs"/>
          <w:b/>
          <w:bCs/>
          <w:sz w:val="26"/>
          <w:szCs w:val="26"/>
          <w:rtl/>
          <w:lang w:bidi="fa-IR"/>
        </w:rPr>
        <w:t>گيري</w:t>
      </w:r>
    </w:p>
    <w:p w:rsidR="008E5C56" w:rsidRPr="00CE08BF" w:rsidRDefault="008E5C56" w:rsidP="00710521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5D6CF1" w:rsidRPr="00CE08BF">
        <w:rPr>
          <w:rFonts w:cs="B Nazanin" w:hint="cs"/>
          <w:sz w:val="26"/>
          <w:szCs w:val="26"/>
          <w:rtl/>
        </w:rPr>
        <w:t>آن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جا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تواند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مكاني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ترويج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فرهنگ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خانوادگي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باشد،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فعاليت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ويژه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برنامه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حساب</w:t>
      </w:r>
      <w:r w:rsidR="00574DE2"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شده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انجام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مرسوم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كنوني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ارزيابي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طرح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ريزي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گردد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8E5C56" w:rsidRPr="00CE08BF" w:rsidRDefault="008E5C56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lastRenderedPageBreak/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روزرساني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E25732" w:rsidRPr="00CE08BF">
        <w:rPr>
          <w:rFonts w:cs="B Nazanin" w:hint="cs"/>
          <w:sz w:val="26"/>
          <w:szCs w:val="26"/>
          <w:rtl/>
        </w:rPr>
        <w:t>نیازمند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مرسوم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براساس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شاخص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بازبيني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رويكردي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اقتضايي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973985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تصميم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</w:t>
      </w:r>
      <w:r w:rsidR="00574DE2" w:rsidRPr="00CE08BF">
        <w:rPr>
          <w:rFonts w:cs="B Nazanin" w:hint="cs"/>
          <w:sz w:val="26"/>
          <w:szCs w:val="26"/>
          <w:rtl/>
        </w:rPr>
        <w:t>ه 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>«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شناسي</w:t>
      </w:r>
      <w:r w:rsidRPr="00CE08BF">
        <w:rPr>
          <w:rFonts w:cs="B Nazanin"/>
          <w:sz w:val="26"/>
          <w:szCs w:val="26"/>
          <w:rtl/>
        </w:rPr>
        <w:t xml:space="preserve">»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اهميت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بيشتري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574DE2" w:rsidRPr="00CE08BF">
        <w:rPr>
          <w:rFonts w:cs="B Nazanin" w:hint="cs"/>
          <w:sz w:val="26"/>
          <w:szCs w:val="26"/>
          <w:rtl/>
        </w:rPr>
        <w:t xml:space="preserve">دیگر </w:t>
      </w:r>
      <w:r w:rsidRPr="00CE08BF">
        <w:rPr>
          <w:rFonts w:cs="B Nazanin" w:hint="cs"/>
          <w:sz w:val="26"/>
          <w:szCs w:val="26"/>
          <w:rtl/>
        </w:rPr>
        <w:t>برخوردار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زيرا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تعيين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محتواي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مربي،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پيام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ابزار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متناسب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نقش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مؤثري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ميزان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سطح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شناختي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آيد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8E5C56" w:rsidRPr="00CE08BF" w:rsidRDefault="008E5C56" w:rsidP="00973985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عرصه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فردي،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خانوادگي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اجتماعي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گسترده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انتخاب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نگيرد،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روزرساني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دچار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خدشه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كند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اهداف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="00973985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كارگيري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محقق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نساخته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نتيجه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خواهد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نمود</w:t>
      </w:r>
      <w:r w:rsidR="008E60CB"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بنابراين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ارائه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راه</w:t>
      </w:r>
      <w:r w:rsidR="00973985" w:rsidRPr="00CE08BF">
        <w:rPr>
          <w:rFonts w:cs="B Nazanin" w:hint="cs"/>
          <w:sz w:val="26"/>
          <w:szCs w:val="26"/>
          <w:rtl/>
        </w:rPr>
        <w:t>‌</w:t>
      </w:r>
      <w:r w:rsidRPr="00CE08BF">
        <w:rPr>
          <w:rFonts w:cs="B Nazanin" w:hint="cs"/>
          <w:sz w:val="26"/>
          <w:szCs w:val="26"/>
          <w:rtl/>
        </w:rPr>
        <w:t>كاري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حوزه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روزرساني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مساجد</w:t>
      </w:r>
      <w:r w:rsidR="008E60CB"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8E60CB" w:rsidRPr="00CE08BF">
        <w:rPr>
          <w:rFonts w:cs="B Nazanin" w:hint="cs"/>
          <w:sz w:val="26"/>
          <w:szCs w:val="26"/>
          <w:rtl/>
        </w:rPr>
        <w:t>وابسته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نظر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گرفتن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عوامل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كارآمدي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هريك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شيوه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انتخابي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710521" w:rsidRPr="00CE08BF" w:rsidRDefault="00710521" w:rsidP="00710521">
      <w:pPr>
        <w:bidi/>
        <w:spacing w:after="0" w:line="240" w:lineRule="auto"/>
        <w:ind w:firstLine="284"/>
        <w:jc w:val="both"/>
        <w:rPr>
          <w:rFonts w:cs="B Nazanin"/>
          <w:sz w:val="26"/>
          <w:szCs w:val="26"/>
          <w:rtl/>
        </w:rPr>
      </w:pPr>
    </w:p>
    <w:p w:rsidR="00710521" w:rsidRPr="00CE08BF" w:rsidRDefault="00710521" w:rsidP="00D336F4">
      <w:pPr>
        <w:bidi/>
        <w:spacing w:after="120" w:line="20" w:lineRule="atLeast"/>
        <w:ind w:firstLine="284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پی</w:t>
      </w:r>
      <w:r w:rsidRPr="00CE08BF">
        <w:rPr>
          <w:rFonts w:cs="B Nazanin" w:hint="cs"/>
          <w:b/>
          <w:bCs/>
          <w:sz w:val="26"/>
          <w:szCs w:val="26"/>
          <w:rtl/>
        </w:rPr>
        <w:softHyphen/>
        <w:t>نوشت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/>
          <w:sz w:val="26"/>
          <w:szCs w:val="26"/>
          <w:vertAlign w:val="baseline"/>
        </w:rPr>
        <w:footnoteRef/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Fonts w:cs="B Nazanin" w:hint="eastAsia"/>
          <w:sz w:val="26"/>
          <w:szCs w:val="26"/>
          <w:rtl/>
        </w:rPr>
        <w:t>ك</w:t>
      </w:r>
      <w:r w:rsidRPr="00CE08BF">
        <w:rPr>
          <w:rFonts w:cs="B Nazanin"/>
          <w:sz w:val="26"/>
          <w:szCs w:val="26"/>
          <w:rtl/>
        </w:rPr>
        <w:t xml:space="preserve">:  </w:t>
      </w:r>
      <w:r w:rsidRPr="00CE08BF">
        <w:rPr>
          <w:rFonts w:cs="B Nazanin" w:hint="eastAsia"/>
          <w:sz w:val="26"/>
          <w:szCs w:val="26"/>
          <w:rtl/>
        </w:rPr>
        <w:t>تاريخ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آمو</w:t>
      </w:r>
      <w:r w:rsidRPr="00CE08BF">
        <w:rPr>
          <w:rFonts w:cs="B Nazanin" w:hint="cs"/>
          <w:sz w:val="26"/>
          <w:szCs w:val="26"/>
          <w:rtl/>
        </w:rPr>
        <w:t>ز</w:t>
      </w:r>
      <w:r w:rsidRPr="00CE08BF">
        <w:rPr>
          <w:rFonts w:cs="B Nazanin" w:hint="eastAsia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17-18.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2. </w:t>
      </w:r>
      <w:r w:rsidRPr="00CE08BF">
        <w:rPr>
          <w:rFonts w:cs="B Nazanin" w:hint="eastAsia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Fonts w:cs="B Nazanin" w:hint="eastAsia"/>
          <w:sz w:val="26"/>
          <w:szCs w:val="26"/>
          <w:rtl/>
        </w:rPr>
        <w:t>ك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همان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61- 66.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3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نهج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البلاغه</w:t>
      </w:r>
      <w:r w:rsidRPr="00CE08BF">
        <w:rPr>
          <w:rFonts w:cs="B Nazanin" w:hint="cs"/>
          <w:sz w:val="26"/>
          <w:szCs w:val="26"/>
          <w:rtl/>
        </w:rPr>
        <w:t xml:space="preserve">، </w:t>
      </w:r>
      <w:r w:rsidRPr="00CE08BF">
        <w:rPr>
          <w:rFonts w:cs="B Nazanin" w:hint="eastAsia"/>
          <w:sz w:val="26"/>
          <w:szCs w:val="26"/>
          <w:rtl/>
        </w:rPr>
        <w:t>حكمت</w:t>
      </w:r>
      <w:r w:rsidRPr="00CE08BF">
        <w:rPr>
          <w:rFonts w:cs="B Nazanin"/>
          <w:sz w:val="26"/>
          <w:szCs w:val="26"/>
          <w:rtl/>
        </w:rPr>
        <w:t xml:space="preserve"> 369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717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710521" w:rsidP="00D336F4">
      <w:pPr>
        <w:bidi/>
        <w:spacing w:after="120" w:line="20" w:lineRule="atLeast"/>
        <w:ind w:left="-1" w:firstLine="141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 xml:space="preserve">4. </w:t>
      </w:r>
      <w:r w:rsidRPr="00CE08BF">
        <w:rPr>
          <w:rFonts w:cs="B Nazanin" w:hint="cs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الشيعه،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 xml:space="preserve"> 3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روايت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8</w:t>
      </w:r>
      <w:r w:rsidRPr="00CE08BF">
        <w:rPr>
          <w:rFonts w:cs="B Nazanin" w:hint="cs"/>
          <w:sz w:val="26"/>
          <w:szCs w:val="26"/>
          <w:rtl/>
        </w:rPr>
        <w:t>، ص</w:t>
      </w:r>
      <w:r w:rsidRPr="00CE08BF">
        <w:rPr>
          <w:rFonts w:cs="B Nazanin"/>
          <w:sz w:val="26"/>
          <w:szCs w:val="26"/>
          <w:rtl/>
        </w:rPr>
        <w:t xml:space="preserve"> 86.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5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cs"/>
          <w:sz w:val="26"/>
          <w:szCs w:val="26"/>
          <w:rtl/>
        </w:rPr>
        <w:t>ر.ك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منيه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المريد،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198.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6. </w:t>
      </w:r>
      <w:r w:rsidRPr="00CE08BF">
        <w:rPr>
          <w:rFonts w:cs="B Nazanin" w:hint="eastAsia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الشيعه،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 xml:space="preserve"> 3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باب</w:t>
      </w:r>
      <w:r w:rsidRPr="00CE08BF">
        <w:rPr>
          <w:rFonts w:cs="B Nazanin"/>
          <w:sz w:val="26"/>
          <w:szCs w:val="26"/>
          <w:rtl/>
        </w:rPr>
        <w:t xml:space="preserve"> 14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ابواب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احكام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مساجد،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روايت</w:t>
      </w:r>
      <w:r w:rsidRPr="00CE08BF">
        <w:rPr>
          <w:rFonts w:cs="B Nazanin"/>
          <w:sz w:val="26"/>
          <w:szCs w:val="26"/>
          <w:rtl/>
        </w:rPr>
        <w:t xml:space="preserve"> 1</w:t>
      </w:r>
      <w:r w:rsidRPr="00CE08BF">
        <w:rPr>
          <w:rFonts w:cs="B Nazanin" w:hint="cs"/>
          <w:sz w:val="26"/>
          <w:szCs w:val="26"/>
          <w:rtl/>
        </w:rPr>
        <w:t xml:space="preserve">،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493</w:t>
      </w:r>
      <w:r w:rsidRPr="00CE08BF">
        <w:rPr>
          <w:rFonts w:cs="B Nazanin" w:hint="cs"/>
          <w:sz w:val="26"/>
          <w:szCs w:val="26"/>
          <w:rtl/>
        </w:rPr>
        <w:t>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7. </w:t>
      </w:r>
      <w:r w:rsidRPr="00CE08BF">
        <w:rPr>
          <w:rFonts w:cs="B Nazanin" w:hint="eastAsia"/>
          <w:sz w:val="26"/>
          <w:szCs w:val="26"/>
          <w:rtl/>
        </w:rPr>
        <w:t>ق</w:t>
      </w:r>
      <w:r w:rsidRPr="00CE08BF">
        <w:rPr>
          <w:rFonts w:cs="B Nazanin"/>
          <w:sz w:val="26"/>
          <w:szCs w:val="26"/>
          <w:rtl/>
        </w:rPr>
        <w:t>: 45</w:t>
      </w:r>
      <w:r w:rsidRPr="00CE08BF">
        <w:rPr>
          <w:rFonts w:cs="B Nazanin" w:hint="eastAsia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ذاريات</w:t>
      </w:r>
      <w:r w:rsidRPr="00CE08BF">
        <w:rPr>
          <w:rFonts w:cs="B Nazanin"/>
          <w:sz w:val="26"/>
          <w:szCs w:val="26"/>
          <w:rtl/>
        </w:rPr>
        <w:t>: 55.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8</w:t>
      </w:r>
      <w:r w:rsidR="00710521" w:rsidRPr="00CE08BF">
        <w:rPr>
          <w:rFonts w:cs="B Nazanin"/>
          <w:sz w:val="26"/>
          <w:szCs w:val="26"/>
          <w:rtl/>
        </w:rPr>
        <w:t xml:space="preserve">.  </w:t>
      </w:r>
      <w:r w:rsidR="00710521" w:rsidRPr="00CE08BF">
        <w:rPr>
          <w:rFonts w:cs="B Nazanin" w:hint="eastAsia"/>
          <w:sz w:val="26"/>
          <w:szCs w:val="26"/>
          <w:rtl/>
        </w:rPr>
        <w:t>بحارالانوار،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۶۸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۳۴۱.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</w:rPr>
        <w:t xml:space="preserve">9. </w:t>
      </w:r>
      <w:r w:rsidRPr="00CE08BF">
        <w:rPr>
          <w:rFonts w:cs="B Nazanin" w:hint="eastAsia"/>
          <w:sz w:val="26"/>
          <w:szCs w:val="26"/>
          <w:rtl/>
        </w:rPr>
        <w:t>نحل</w:t>
      </w:r>
      <w:r w:rsidRPr="00CE08BF">
        <w:rPr>
          <w:rFonts w:cs="B Nazanin"/>
          <w:sz w:val="26"/>
          <w:szCs w:val="26"/>
          <w:rtl/>
        </w:rPr>
        <w:t>: 128</w:t>
      </w:r>
      <w:r w:rsidRPr="00CE08BF">
        <w:rPr>
          <w:rFonts w:cs="B Nazanin" w:hint="cs"/>
          <w:sz w:val="26"/>
          <w:szCs w:val="26"/>
          <w:rtl/>
        </w:rPr>
        <w:t>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  <w:rtl/>
          <w:lang w:bidi="fa-IR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1</w:t>
      </w:r>
      <w:r w:rsidRPr="00CE08BF">
        <w:rPr>
          <w:rFonts w:cs="B Nazanin" w:hint="cs"/>
          <w:sz w:val="26"/>
          <w:szCs w:val="26"/>
          <w:rtl/>
        </w:rPr>
        <w:t>0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ر</w:t>
      </w:r>
      <w:r w:rsidR="00710521" w:rsidRPr="00CE08BF">
        <w:rPr>
          <w:rFonts w:cs="B Nazanin"/>
          <w:sz w:val="26"/>
          <w:szCs w:val="26"/>
          <w:rtl/>
        </w:rPr>
        <w:t>.</w:t>
      </w:r>
      <w:r w:rsidR="00710521" w:rsidRPr="00CE08BF">
        <w:rPr>
          <w:rFonts w:cs="B Nazanin" w:hint="eastAsia"/>
          <w:sz w:val="26"/>
          <w:szCs w:val="26"/>
          <w:rtl/>
        </w:rPr>
        <w:t>ك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درسنامه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روش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آموزش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مهارت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هاي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كلاس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داري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قرآن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كريم،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32- 35.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 w:hint="cs"/>
          <w:sz w:val="26"/>
          <w:szCs w:val="26"/>
          <w:rtl/>
        </w:rPr>
        <w:t xml:space="preserve">11. </w:t>
      </w:r>
      <w:r w:rsidR="00710521" w:rsidRPr="00CE08BF">
        <w:rPr>
          <w:rFonts w:cs="B Nazanin" w:hint="eastAsia"/>
          <w:sz w:val="26"/>
          <w:szCs w:val="26"/>
          <w:rtl/>
        </w:rPr>
        <w:t>خبرگزاري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فارس،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ascii="Times" w:hAnsi="Times" w:cs="B Nazanin"/>
          <w:sz w:val="26"/>
          <w:szCs w:val="26"/>
        </w:rPr>
        <w:t>http://www.farsnews.com/newstext.php?nn=8705211443</w:t>
      </w:r>
      <w:r w:rsidR="00710521" w:rsidRPr="00CE08BF">
        <w:rPr>
          <w:rFonts w:ascii="Times" w:hAnsi="Times" w:cs="B Nazanin"/>
          <w:sz w:val="26"/>
          <w:szCs w:val="26"/>
          <w:rtl/>
        </w:rPr>
        <w:t>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12. 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بيانات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مقام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معظم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رهبري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ديدار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مسئولان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جشنواره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عمار،</w:t>
      </w:r>
      <w:r w:rsidR="00710521" w:rsidRPr="00CE08BF">
        <w:rPr>
          <w:rFonts w:cs="B Nazanin"/>
          <w:sz w:val="26"/>
          <w:szCs w:val="26"/>
          <w:rtl/>
        </w:rPr>
        <w:t xml:space="preserve"> 1/12/1391.</w:t>
      </w:r>
    </w:p>
    <w:p w:rsidR="00710521" w:rsidRPr="00CE08BF" w:rsidRDefault="007208B6" w:rsidP="00D336F4">
      <w:pPr>
        <w:pStyle w:val="nt9"/>
        <w:shd w:val="clear" w:color="auto" w:fill="FFFFFF"/>
        <w:bidi/>
        <w:spacing w:after="120" w:afterAutospacing="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13.</w:t>
      </w:r>
      <w:r w:rsidR="00710521" w:rsidRPr="00CE08BF">
        <w:rPr>
          <w:rFonts w:cs="B Nazanin"/>
          <w:sz w:val="26"/>
          <w:szCs w:val="26"/>
          <w:rtl/>
        </w:rPr>
        <w:t xml:space="preserve">.  </w:t>
      </w:r>
      <w:r w:rsidR="00710521" w:rsidRPr="00CE08BF">
        <w:rPr>
          <w:rFonts w:cs="B Nazanin"/>
          <w:sz w:val="26"/>
          <w:szCs w:val="26"/>
          <w:lang w:val="en-CA"/>
        </w:rPr>
        <w:t>http://www.ido.ir/a.aspx?a=1388033103</w:t>
      </w:r>
      <w:r w:rsidR="00710521" w:rsidRPr="00CE08BF">
        <w:rPr>
          <w:rFonts w:cs="B Nazanin" w:hint="cs"/>
          <w:sz w:val="26"/>
          <w:szCs w:val="26"/>
          <w:rtl/>
        </w:rPr>
        <w:t>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1</w:t>
      </w:r>
      <w:r w:rsidRPr="00CE08BF">
        <w:rPr>
          <w:rFonts w:cs="B Nazanin" w:hint="cs"/>
          <w:sz w:val="26"/>
          <w:szCs w:val="26"/>
          <w:rtl/>
        </w:rPr>
        <w:t>4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اصول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كافي،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>1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401.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15.</w:t>
      </w:r>
      <w:r w:rsidR="00710521" w:rsidRPr="00CE08BF">
        <w:rPr>
          <w:rFonts w:cs="B Nazanin" w:hint="cs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تحف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العقول،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60.</w:t>
      </w:r>
    </w:p>
    <w:p w:rsidR="00710521" w:rsidRPr="00CE08BF" w:rsidRDefault="00710521" w:rsidP="00D336F4">
      <w:pPr>
        <w:pStyle w:val="EndnoteText"/>
        <w:bidi/>
        <w:spacing w:after="120" w:line="20" w:lineRule="atLeast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16. </w:t>
      </w:r>
      <w:r w:rsidRPr="00CE08BF">
        <w:rPr>
          <w:rFonts w:cs="B Nazanin" w:hint="eastAsia"/>
          <w:sz w:val="26"/>
          <w:szCs w:val="26"/>
          <w:rtl/>
        </w:rPr>
        <w:t>الانوار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الساطعه،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 xml:space="preserve"> 2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298. </w:t>
      </w:r>
    </w:p>
    <w:p w:rsidR="00710521" w:rsidRPr="00CE08BF" w:rsidRDefault="007208B6" w:rsidP="00D336F4">
      <w:pPr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1</w:t>
      </w:r>
      <w:r w:rsidRPr="00CE08BF">
        <w:rPr>
          <w:rFonts w:cs="B Nazanin" w:hint="cs"/>
          <w:sz w:val="26"/>
          <w:szCs w:val="26"/>
          <w:rtl/>
        </w:rPr>
        <w:t>7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cs"/>
          <w:sz w:val="26"/>
          <w:szCs w:val="26"/>
          <w:rtl/>
        </w:rPr>
        <w:t>ر</w:t>
      </w:r>
      <w:r w:rsidR="00710521" w:rsidRPr="00CE08BF">
        <w:rPr>
          <w:rFonts w:cs="B Nazanin"/>
          <w:sz w:val="26"/>
          <w:szCs w:val="26"/>
          <w:rtl/>
        </w:rPr>
        <w:t>.</w:t>
      </w:r>
      <w:r w:rsidR="00710521" w:rsidRPr="00CE08BF">
        <w:rPr>
          <w:rFonts w:cs="B Nazanin" w:hint="cs"/>
          <w:sz w:val="26"/>
          <w:szCs w:val="26"/>
          <w:rtl/>
        </w:rPr>
        <w:t>ك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cs"/>
          <w:sz w:val="26"/>
          <w:szCs w:val="26"/>
          <w:rtl/>
        </w:rPr>
        <w:t>نشریه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hyperlink r:id="rId10" w:history="1"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علوم</w:t>
        </w:r>
        <w:r w:rsidR="00710521" w:rsidRPr="00CE08BF">
          <w:rPr>
            <w:rStyle w:val="Hyperlink"/>
            <w:rFonts w:cs="B Nazanin"/>
            <w:color w:val="auto"/>
            <w:sz w:val="26"/>
            <w:szCs w:val="26"/>
            <w:u w:val="none"/>
            <w:rtl/>
          </w:rPr>
          <w:t xml:space="preserve"> </w:t>
        </w:r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انسانی</w:t>
        </w:r>
      </w:hyperlink>
      <w:r w:rsidR="00710521" w:rsidRPr="00CE08BF">
        <w:rPr>
          <w:rFonts w:cs="B Nazanin"/>
          <w:sz w:val="26"/>
          <w:szCs w:val="26"/>
          <w:rtl/>
        </w:rPr>
        <w:t xml:space="preserve"> </w:t>
      </w:r>
      <w:hyperlink r:id="rId11" w:history="1"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منبر</w:t>
        </w:r>
      </w:hyperlink>
      <w:r w:rsidR="00710521" w:rsidRPr="00CE08BF">
        <w:rPr>
          <w:rFonts w:cs="B Nazanin" w:hint="cs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hyperlink r:id="rId12" w:history="1"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پاییز</w:t>
        </w:r>
        <w:r w:rsidR="00710521" w:rsidRPr="00CE08BF">
          <w:rPr>
            <w:rStyle w:val="Hyperlink"/>
            <w:rFonts w:cs="B Nazanin"/>
            <w:color w:val="auto"/>
            <w:sz w:val="26"/>
            <w:szCs w:val="26"/>
            <w:u w:val="none"/>
            <w:rtl/>
          </w:rPr>
          <w:t xml:space="preserve"> 1390</w:t>
        </w:r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،</w:t>
        </w:r>
        <w:r w:rsidR="00710521" w:rsidRPr="00CE08BF">
          <w:rPr>
            <w:rStyle w:val="Hyperlink"/>
            <w:rFonts w:cs="B Nazanin"/>
            <w:color w:val="auto"/>
            <w:sz w:val="26"/>
            <w:szCs w:val="26"/>
            <w:u w:val="none"/>
            <w:rtl/>
          </w:rPr>
          <w:t xml:space="preserve"> </w:t>
        </w:r>
        <w:r w:rsidR="00710521"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شماره</w:t>
        </w:r>
        <w:r w:rsidR="00710521" w:rsidRPr="00CE08BF">
          <w:rPr>
            <w:rStyle w:val="Hyperlink"/>
            <w:rFonts w:cs="B Nazanin"/>
            <w:color w:val="auto"/>
            <w:sz w:val="26"/>
            <w:szCs w:val="26"/>
            <w:u w:val="none"/>
            <w:rtl/>
          </w:rPr>
          <w:t xml:space="preserve"> 1</w:t>
        </w:r>
      </w:hyperlink>
      <w:r w:rsidR="00710521" w:rsidRPr="00CE08BF">
        <w:rPr>
          <w:rFonts w:cs="B Nazanin" w:hint="cs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ازص</w:t>
      </w:r>
      <w:r w:rsidR="00710521" w:rsidRPr="00CE08BF">
        <w:rPr>
          <w:rFonts w:cs="B Nazanin"/>
          <w:sz w:val="26"/>
          <w:szCs w:val="26"/>
          <w:rtl/>
        </w:rPr>
        <w:t xml:space="preserve"> 108 </w:t>
      </w:r>
      <w:r w:rsidR="00710521" w:rsidRPr="00CE08BF">
        <w:rPr>
          <w:rFonts w:cs="B Nazanin" w:hint="cs"/>
          <w:sz w:val="26"/>
          <w:szCs w:val="26"/>
          <w:rtl/>
        </w:rPr>
        <w:t>تا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115.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1</w:t>
      </w:r>
      <w:r w:rsidRPr="00CE08BF">
        <w:rPr>
          <w:rFonts w:cs="B Nazanin" w:hint="cs"/>
          <w:sz w:val="26"/>
          <w:szCs w:val="26"/>
          <w:rtl/>
        </w:rPr>
        <w:t>8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ر</w:t>
      </w:r>
      <w:r w:rsidR="00710521" w:rsidRPr="00CE08BF">
        <w:rPr>
          <w:rFonts w:cs="B Nazanin"/>
          <w:sz w:val="26"/>
          <w:szCs w:val="26"/>
          <w:rtl/>
        </w:rPr>
        <w:t>.</w:t>
      </w:r>
      <w:r w:rsidR="00710521" w:rsidRPr="00CE08BF">
        <w:rPr>
          <w:rFonts w:cs="B Nazanin" w:hint="eastAsia"/>
          <w:sz w:val="26"/>
          <w:szCs w:val="26"/>
          <w:rtl/>
        </w:rPr>
        <w:t>ك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تبليغ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پايه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قرآن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حديث،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/>
          <w:sz w:val="26"/>
          <w:szCs w:val="26"/>
        </w:rPr>
        <w:t>‌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184.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19. </w:t>
      </w:r>
      <w:r w:rsidRPr="00CE08BF">
        <w:rPr>
          <w:rFonts w:cs="B Nazanin" w:hint="eastAsia"/>
          <w:sz w:val="26"/>
          <w:szCs w:val="26"/>
          <w:rtl/>
        </w:rPr>
        <w:t>نهج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البلاغه،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خطبه</w:t>
      </w:r>
      <w:r w:rsidRPr="00CE08BF">
        <w:rPr>
          <w:rFonts w:cs="B Nazanin"/>
          <w:sz w:val="26"/>
          <w:szCs w:val="26"/>
          <w:rtl/>
        </w:rPr>
        <w:t xml:space="preserve"> 108</w:t>
      </w:r>
      <w:r w:rsidRPr="00CE08BF">
        <w:rPr>
          <w:rFonts w:cs="B Nazanin" w:hint="cs"/>
          <w:sz w:val="26"/>
          <w:szCs w:val="26"/>
          <w:rtl/>
        </w:rPr>
        <w:t>،  ص 200-201</w:t>
      </w:r>
      <w:r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lastRenderedPageBreak/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20. </w:t>
      </w:r>
      <w:r w:rsidRPr="00CE08BF">
        <w:rPr>
          <w:rFonts w:cs="B Nazanin" w:hint="eastAsia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دراين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فرمايد</w:t>
      </w:r>
      <w:r w:rsidRPr="00CE08BF">
        <w:rPr>
          <w:rFonts w:cs="B Nazanin"/>
          <w:sz w:val="26"/>
          <w:szCs w:val="26"/>
          <w:rtl/>
        </w:rPr>
        <w:t xml:space="preserve">: « </w:t>
      </w:r>
      <w:r w:rsidRPr="00CE08BF">
        <w:rPr>
          <w:rFonts w:cs="B Nazanin" w:hint="eastAsia"/>
          <w:sz w:val="26"/>
          <w:szCs w:val="26"/>
          <w:rtl/>
        </w:rPr>
        <w:t>البته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مردگان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شنوا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گرداني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كَران،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چون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پشت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بگردانند،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تواني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بشنواني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راهبر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كوران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گمراهي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نيستي</w:t>
      </w:r>
      <w:r w:rsidRPr="00CE08BF">
        <w:rPr>
          <w:rFonts w:cs="B Nazanin" w:hint="cs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نحل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eastAsia"/>
          <w:sz w:val="26"/>
          <w:szCs w:val="26"/>
          <w:rtl/>
        </w:rPr>
        <w:t>آيه</w:t>
      </w:r>
      <w:r w:rsidRPr="00CE08BF">
        <w:rPr>
          <w:rFonts w:cs="B Nazanin"/>
          <w:sz w:val="26"/>
          <w:szCs w:val="26"/>
          <w:rtl/>
        </w:rPr>
        <w:t xml:space="preserve"> 80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81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2</w:t>
      </w:r>
      <w:r w:rsidRPr="00CE08BF">
        <w:rPr>
          <w:rFonts w:cs="B Nazanin" w:hint="cs"/>
          <w:sz w:val="26"/>
          <w:szCs w:val="26"/>
          <w:rtl/>
        </w:rPr>
        <w:t>1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مستدرك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الوسايل،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>1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226. 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7208B6" w:rsidRPr="00CE08BF">
        <w:rPr>
          <w:rFonts w:cs="B Nazanin" w:hint="cs"/>
          <w:sz w:val="26"/>
          <w:szCs w:val="26"/>
          <w:rtl/>
          <w:lang w:bidi="fa-IR"/>
        </w:rPr>
        <w:t xml:space="preserve">22. </w:t>
      </w:r>
      <w:r w:rsidRPr="00CE08BF">
        <w:rPr>
          <w:rFonts w:cs="B Nazanin" w:hint="eastAsia"/>
          <w:sz w:val="26"/>
          <w:szCs w:val="26"/>
          <w:rtl/>
        </w:rPr>
        <w:t>همان،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 xml:space="preserve"> 3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518. </w:t>
      </w:r>
    </w:p>
    <w:p w:rsidR="00710521" w:rsidRPr="00CE08BF" w:rsidRDefault="007208B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2</w:t>
      </w:r>
      <w:r w:rsidRPr="00CE08BF">
        <w:rPr>
          <w:rFonts w:cs="B Nazanin" w:hint="cs"/>
          <w:sz w:val="26"/>
          <w:szCs w:val="26"/>
          <w:rtl/>
        </w:rPr>
        <w:t>3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بحارالانوار،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>80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373. 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24. </w:t>
      </w:r>
      <w:r w:rsidRPr="00CE08BF">
        <w:rPr>
          <w:rFonts w:cs="B Nazanin" w:hint="eastAsia"/>
          <w:sz w:val="26"/>
          <w:szCs w:val="26"/>
          <w:rtl/>
        </w:rPr>
        <w:t>وسائل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الشيعه،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>3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481. 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  <w:rtl/>
          <w:lang w:bidi="fa-IR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2</w:t>
      </w:r>
      <w:r w:rsidRPr="00CE08BF">
        <w:rPr>
          <w:rFonts w:cs="B Nazanin" w:hint="cs"/>
          <w:sz w:val="26"/>
          <w:szCs w:val="26"/>
          <w:rtl/>
        </w:rPr>
        <w:t>5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همان،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554</w:t>
      </w:r>
      <w:r w:rsidR="00710521" w:rsidRPr="00CE08BF">
        <w:rPr>
          <w:rFonts w:cs="B Nazanin" w:hint="cs"/>
          <w:sz w:val="26"/>
          <w:szCs w:val="26"/>
          <w:rtl/>
        </w:rPr>
        <w:t xml:space="preserve">؛ </w:t>
      </w:r>
      <w:r w:rsidR="00710521" w:rsidRPr="00CE08BF">
        <w:rPr>
          <w:rFonts w:cs="B Nazanin"/>
          <w:sz w:val="26"/>
          <w:szCs w:val="26"/>
          <w:rtl/>
        </w:rPr>
        <w:t>(</w:t>
      </w:r>
      <w:r w:rsidR="00710521" w:rsidRPr="00CE08BF">
        <w:rPr>
          <w:rFonts w:cs="B Nazanin" w:hint="eastAsia"/>
          <w:sz w:val="26"/>
          <w:szCs w:val="26"/>
          <w:rtl/>
        </w:rPr>
        <w:t>به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نقل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از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محمدي،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محسن،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مسجد،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13)</w:t>
      </w:r>
      <w:r w:rsidR="00710521" w:rsidRPr="00CE08BF">
        <w:rPr>
          <w:rFonts w:cs="B Nazanin" w:hint="cs"/>
          <w:sz w:val="26"/>
          <w:szCs w:val="26"/>
          <w:rtl/>
        </w:rPr>
        <w:t>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26. </w:t>
      </w:r>
      <w:r w:rsidRPr="00CE08BF">
        <w:rPr>
          <w:rFonts w:cs="B Nazanin" w:hint="eastAsia"/>
          <w:sz w:val="26"/>
          <w:szCs w:val="26"/>
          <w:rtl/>
        </w:rPr>
        <w:t>اِنَّ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هذا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القُرانَ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يَهدي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لَلََتي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هيَ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اقوم؛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اسراء</w:t>
      </w:r>
      <w:r w:rsidRPr="00CE08BF">
        <w:rPr>
          <w:rFonts w:cs="B Nazanin"/>
          <w:sz w:val="26"/>
          <w:szCs w:val="26"/>
          <w:rtl/>
        </w:rPr>
        <w:t>: 9.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27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تحف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العقول،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224.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2</w:t>
      </w:r>
      <w:r w:rsidRPr="00CE08BF">
        <w:rPr>
          <w:rFonts w:cs="B Nazanin" w:hint="cs"/>
          <w:sz w:val="26"/>
          <w:szCs w:val="26"/>
          <w:rtl/>
        </w:rPr>
        <w:t>8.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نهج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البلاغه،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 xml:space="preserve">حكمت 274،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696.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</w:rPr>
        <w:t xml:space="preserve">29. </w:t>
      </w:r>
      <w:r w:rsidRPr="00CE08BF">
        <w:rPr>
          <w:rFonts w:cs="B Nazanin" w:hint="cs"/>
          <w:sz w:val="26"/>
          <w:szCs w:val="26"/>
          <w:rtl/>
        </w:rPr>
        <w:t>تحف العقول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119.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  <w:lang w:bidi="fa-IR"/>
        </w:rPr>
        <w:t>30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فرهنگ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معين،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ذيل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واژه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بصيرت</w:t>
      </w:r>
      <w:r w:rsidR="00710521"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31. </w:t>
      </w:r>
      <w:r w:rsidRPr="00CE08BF">
        <w:rPr>
          <w:rFonts w:cs="B Nazanin" w:hint="eastAsia"/>
          <w:sz w:val="26"/>
          <w:szCs w:val="26"/>
          <w:rtl/>
        </w:rPr>
        <w:t>بيانات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معظم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رهبري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ديدار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اقشار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مختلف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مردم،</w:t>
      </w:r>
      <w:r w:rsidRPr="00CE08BF">
        <w:rPr>
          <w:rFonts w:cs="B Nazanin"/>
          <w:sz w:val="26"/>
          <w:szCs w:val="26"/>
          <w:rtl/>
        </w:rPr>
        <w:t xml:space="preserve"> 1370.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32. </w:t>
      </w:r>
      <w:r w:rsidRPr="00CE08BF">
        <w:rPr>
          <w:rFonts w:cs="B Nazanin" w:hint="eastAsia"/>
          <w:sz w:val="26"/>
          <w:szCs w:val="26"/>
          <w:rtl/>
        </w:rPr>
        <w:t>معراج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السعاده،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506.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33. </w:t>
      </w:r>
      <w:r w:rsidR="00710521" w:rsidRPr="00CE08BF">
        <w:rPr>
          <w:rFonts w:cs="B Nazanin" w:hint="eastAsia"/>
          <w:sz w:val="26"/>
          <w:szCs w:val="26"/>
          <w:rtl/>
        </w:rPr>
        <w:t>فرهنگ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معين،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ذيل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واژه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اخلاص</w:t>
      </w:r>
      <w:r w:rsidR="00710521"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3</w:t>
      </w:r>
      <w:r w:rsidRPr="00CE08BF">
        <w:rPr>
          <w:rFonts w:cs="B Nazanin" w:hint="cs"/>
          <w:sz w:val="26"/>
          <w:szCs w:val="26"/>
          <w:rtl/>
        </w:rPr>
        <w:t>4.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ر.ک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cs"/>
          <w:sz w:val="26"/>
          <w:szCs w:val="26"/>
          <w:rtl/>
        </w:rPr>
        <w:t>معراج السعاده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ص 506</w:t>
      </w:r>
      <w:r w:rsidR="00710521"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3</w:t>
      </w:r>
      <w:r w:rsidRPr="00CE08BF">
        <w:rPr>
          <w:rFonts w:cs="B Nazanin" w:hint="cs"/>
          <w:sz w:val="26"/>
          <w:szCs w:val="26"/>
          <w:rtl/>
        </w:rPr>
        <w:t>5.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زمر</w:t>
      </w:r>
      <w:r w:rsidR="00710521" w:rsidRPr="00CE08BF">
        <w:rPr>
          <w:rFonts w:cs="B Nazanin"/>
          <w:sz w:val="26"/>
          <w:szCs w:val="26"/>
          <w:rtl/>
        </w:rPr>
        <w:t>: 2.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3</w:t>
      </w:r>
      <w:r w:rsidRPr="00CE08BF">
        <w:rPr>
          <w:rFonts w:cs="B Nazanin" w:hint="cs"/>
          <w:sz w:val="26"/>
          <w:szCs w:val="26"/>
          <w:rtl/>
        </w:rPr>
        <w:t>6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cs"/>
          <w:sz w:val="26"/>
          <w:szCs w:val="26"/>
          <w:rtl/>
        </w:rPr>
        <w:t>ر.</w:t>
      </w:r>
      <w:r w:rsidR="00710521" w:rsidRPr="00CE08BF">
        <w:rPr>
          <w:rFonts w:cs="B Nazanin" w:hint="eastAsia"/>
          <w:sz w:val="26"/>
          <w:szCs w:val="26"/>
          <w:rtl/>
        </w:rPr>
        <w:t>ك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منيه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المريد،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35- 40.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3</w:t>
      </w:r>
      <w:r w:rsidRPr="00CE08BF">
        <w:rPr>
          <w:rFonts w:cs="B Nazanin" w:hint="cs"/>
          <w:sz w:val="26"/>
          <w:szCs w:val="26"/>
          <w:rtl/>
        </w:rPr>
        <w:t>7</w:t>
      </w:r>
      <w:r w:rsidR="00710521" w:rsidRPr="00CE08BF">
        <w:rPr>
          <w:rFonts w:cs="B Nazanin"/>
          <w:sz w:val="26"/>
          <w:szCs w:val="26"/>
          <w:rtl/>
        </w:rPr>
        <w:t xml:space="preserve"> . </w:t>
      </w:r>
      <w:r w:rsidR="00710521" w:rsidRPr="00CE08BF">
        <w:rPr>
          <w:rFonts w:cs="B Nazanin" w:hint="eastAsia"/>
          <w:sz w:val="26"/>
          <w:szCs w:val="26"/>
          <w:rtl/>
        </w:rPr>
        <w:t>بحار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الأنوار،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٧٧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103.</w:t>
      </w:r>
    </w:p>
    <w:p w:rsidR="00710521" w:rsidRPr="00CE08BF" w:rsidRDefault="00821A7B" w:rsidP="00D336F4">
      <w:pPr>
        <w:shd w:val="clear" w:color="auto" w:fill="FFFFFF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ascii="Tahoma" w:hAnsi="Tahoma" w:cs="B Nazanin" w:hint="cs"/>
          <w:sz w:val="26"/>
          <w:szCs w:val="26"/>
          <w:rtl/>
        </w:rPr>
        <w:t xml:space="preserve">38. </w:t>
      </w:r>
      <w:r w:rsidR="00710521" w:rsidRPr="00CE08BF">
        <w:rPr>
          <w:rFonts w:ascii="Tahoma" w:hAnsi="Tahoma" w:cs="B Nazanin"/>
          <w:sz w:val="26"/>
          <w:szCs w:val="26"/>
          <w:rtl/>
        </w:rPr>
        <w:t xml:space="preserve"> مفردات، واژه شرح.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39. </w:t>
      </w:r>
      <w:r w:rsidRPr="00CE08BF">
        <w:rPr>
          <w:rFonts w:cs="B Nazanin" w:hint="eastAsia"/>
          <w:sz w:val="26"/>
          <w:szCs w:val="26"/>
          <w:rtl/>
        </w:rPr>
        <w:t>انعام</w:t>
      </w:r>
      <w:r w:rsidRPr="00CE08BF">
        <w:rPr>
          <w:rFonts w:cs="B Nazanin"/>
          <w:sz w:val="26"/>
          <w:szCs w:val="26"/>
          <w:rtl/>
        </w:rPr>
        <w:t>: 125.</w:t>
      </w:r>
    </w:p>
    <w:p w:rsidR="00710521" w:rsidRPr="00CE08BF" w:rsidRDefault="00821A7B" w:rsidP="00D336F4">
      <w:pPr>
        <w:shd w:val="clear" w:color="auto" w:fill="FFFFFF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ascii="Tahoma" w:hAnsi="Tahoma" w:cs="B Nazanin" w:hint="cs"/>
          <w:sz w:val="26"/>
          <w:szCs w:val="26"/>
          <w:rtl/>
        </w:rPr>
        <w:t>40</w:t>
      </w:r>
      <w:r w:rsidR="00710521" w:rsidRPr="00CE08BF">
        <w:rPr>
          <w:rFonts w:ascii="Tahoma" w:hAnsi="Tahoma" w:cs="B Nazanin"/>
          <w:sz w:val="26"/>
          <w:szCs w:val="26"/>
          <w:rtl/>
        </w:rPr>
        <w:t>. مجمع البیان، ج6، ص304.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  <w:rtl/>
          <w:lang w:bidi="fa-IR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41. </w:t>
      </w:r>
      <w:r w:rsidRPr="00CE08BF">
        <w:rPr>
          <w:rFonts w:cs="B Nazanin" w:hint="eastAsia"/>
          <w:sz w:val="26"/>
          <w:szCs w:val="26"/>
          <w:rtl/>
        </w:rPr>
        <w:t>طه</w:t>
      </w:r>
      <w:r w:rsidRPr="00CE08BF">
        <w:rPr>
          <w:rFonts w:cs="B Nazanin"/>
          <w:sz w:val="26"/>
          <w:szCs w:val="26"/>
          <w:rtl/>
        </w:rPr>
        <w:t>:</w:t>
      </w:r>
      <w:r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25- 28.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42. </w:t>
      </w:r>
      <w:r w:rsidRPr="00CE08BF">
        <w:rPr>
          <w:rFonts w:cs="B Nazanin" w:hint="eastAsia"/>
          <w:sz w:val="26"/>
          <w:szCs w:val="26"/>
          <w:rtl/>
        </w:rPr>
        <w:t>بحارالانوار،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 xml:space="preserve"> 71</w:t>
      </w:r>
      <w:r w:rsidRPr="00CE08BF">
        <w:rPr>
          <w:rFonts w:cs="B Nazanin" w:hint="eastAsia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289.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43.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تفسير</w:t>
      </w:r>
      <w:r w:rsidR="00710521" w:rsidRPr="00CE08BF">
        <w:rPr>
          <w:rFonts w:cs="B Nazanin" w:hint="cs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نورالثقل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>5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391. </w:t>
      </w:r>
    </w:p>
    <w:p w:rsidR="00710521" w:rsidRPr="00CE08BF" w:rsidRDefault="00821A7B" w:rsidP="00D336F4">
      <w:pPr>
        <w:pStyle w:val="EndnoteText"/>
        <w:bidi/>
        <w:spacing w:after="120" w:line="20" w:lineRule="atLeast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/>
          <w:sz w:val="26"/>
          <w:szCs w:val="26"/>
          <w:vertAlign w:val="baseline"/>
        </w:rPr>
        <w:t xml:space="preserve">  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  <w:lang w:bidi="fa-IR"/>
        </w:rPr>
        <w:t xml:space="preserve">44. </w:t>
      </w:r>
      <w:r w:rsidR="00710521" w:rsidRPr="00CE08BF">
        <w:rPr>
          <w:rFonts w:cs="B Nazanin" w:hint="eastAsia"/>
          <w:sz w:val="26"/>
          <w:szCs w:val="26"/>
          <w:rtl/>
        </w:rPr>
        <w:t>قلم</w:t>
      </w:r>
      <w:r w:rsidR="00710521" w:rsidRPr="00CE08BF">
        <w:rPr>
          <w:rFonts w:cs="B Nazanin"/>
          <w:sz w:val="26"/>
          <w:szCs w:val="26"/>
          <w:rtl/>
        </w:rPr>
        <w:t>:</w:t>
      </w:r>
      <w:r w:rsidR="00710521" w:rsidRPr="00CE08BF">
        <w:rPr>
          <w:rFonts w:cs="B Nazanin" w:hint="cs"/>
          <w:sz w:val="26"/>
          <w:szCs w:val="26"/>
          <w:rtl/>
        </w:rPr>
        <w:t xml:space="preserve"> </w:t>
      </w:r>
      <w:r w:rsidR="00710521" w:rsidRPr="00CE08BF">
        <w:rPr>
          <w:rFonts w:cs="B Nazanin"/>
          <w:sz w:val="26"/>
          <w:szCs w:val="26"/>
          <w:rtl/>
        </w:rPr>
        <w:t>4.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  <w:rtl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4</w:t>
      </w:r>
      <w:r w:rsidRPr="00CE08BF">
        <w:rPr>
          <w:rFonts w:cs="B Nazanin" w:hint="cs"/>
          <w:sz w:val="26"/>
          <w:szCs w:val="26"/>
          <w:rtl/>
        </w:rPr>
        <w:t>5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آل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عمران</w:t>
      </w:r>
      <w:r w:rsidR="00710521" w:rsidRPr="00CE08BF">
        <w:rPr>
          <w:rFonts w:cs="B Nazanin"/>
          <w:sz w:val="26"/>
          <w:szCs w:val="26"/>
          <w:rtl/>
        </w:rPr>
        <w:t>:</w:t>
      </w:r>
      <w:r w:rsidR="00710521" w:rsidRPr="00CE08BF">
        <w:rPr>
          <w:rFonts w:cs="B Nazanin" w:hint="cs"/>
          <w:sz w:val="26"/>
          <w:szCs w:val="26"/>
          <w:rtl/>
        </w:rPr>
        <w:t xml:space="preserve"> </w:t>
      </w:r>
      <w:r w:rsidR="00710521" w:rsidRPr="00CE08BF">
        <w:rPr>
          <w:rFonts w:cs="B Nazanin"/>
          <w:sz w:val="26"/>
          <w:szCs w:val="26"/>
          <w:rtl/>
        </w:rPr>
        <w:t>159.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  <w:lang w:bidi="fa-IR"/>
        </w:rPr>
        <w:lastRenderedPageBreak/>
        <w:t>46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حسن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خلق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است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نرم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خو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مهربان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باش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گفتارت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پاک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زه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مؤدبانه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باشد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برادرت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خوش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رو</w:t>
      </w:r>
      <w:r w:rsidR="00710521" w:rsidRPr="00CE08BF">
        <w:rPr>
          <w:rFonts w:cs="B Nazanin"/>
          <w:sz w:val="26"/>
          <w:szCs w:val="26"/>
          <w:rtl/>
        </w:rPr>
        <w:t xml:space="preserve">یی </w:t>
      </w:r>
      <w:r w:rsidR="00710521" w:rsidRPr="00CE08BF">
        <w:rPr>
          <w:rFonts w:cs="B Nazanin" w:hint="eastAsia"/>
          <w:sz w:val="26"/>
          <w:szCs w:val="26"/>
          <w:rtl/>
        </w:rPr>
        <w:t>رفتار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کن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cs"/>
          <w:sz w:val="26"/>
          <w:szCs w:val="26"/>
          <w:rtl/>
        </w:rPr>
        <w:t>؛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بحارالانوار،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 xml:space="preserve"> 77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58.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47.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همان</w:t>
      </w:r>
      <w:r w:rsidR="00710521" w:rsidRPr="00CE08BF">
        <w:rPr>
          <w:rFonts w:cs="B Nazanin"/>
          <w:sz w:val="26"/>
          <w:szCs w:val="26"/>
          <w:rtl/>
        </w:rPr>
        <w:t>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48. </w:t>
      </w:r>
      <w:r w:rsidRPr="00CE08BF">
        <w:rPr>
          <w:rFonts w:cs="B Nazanin" w:hint="eastAsia"/>
          <w:sz w:val="26"/>
          <w:szCs w:val="26"/>
          <w:rtl/>
        </w:rPr>
        <w:t>مقام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معظم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رهبر</w:t>
      </w:r>
      <w:r w:rsidRPr="00CE08BF">
        <w:rPr>
          <w:rFonts w:cs="B Nazanin"/>
          <w:sz w:val="26"/>
          <w:szCs w:val="26"/>
          <w:rtl/>
        </w:rPr>
        <w:t xml:space="preserve">ی: </w:t>
      </w:r>
      <w:r w:rsidRPr="00CE08BF">
        <w:rPr>
          <w:rFonts w:cs="B Nazanin" w:hint="cs"/>
          <w:sz w:val="26"/>
          <w:szCs w:val="26"/>
          <w:rtl/>
        </w:rPr>
        <w:t>»</w:t>
      </w:r>
      <w:r w:rsidRPr="00CE08BF">
        <w:rPr>
          <w:rFonts w:cs="B Nazanin"/>
          <w:sz w:val="26"/>
          <w:szCs w:val="26"/>
          <w:rtl/>
        </w:rPr>
        <w:t xml:space="preserve">... </w:t>
      </w:r>
      <w:r w:rsidRPr="00CE08BF">
        <w:rPr>
          <w:rFonts w:cs="B Nazanin" w:hint="eastAsia"/>
          <w:sz w:val="26"/>
          <w:szCs w:val="26"/>
          <w:rtl/>
        </w:rPr>
        <w:t>شما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گونه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ا</w:t>
      </w:r>
      <w:r w:rsidRPr="00CE08BF">
        <w:rPr>
          <w:rFonts w:cs="B Nazanin"/>
          <w:sz w:val="26"/>
          <w:szCs w:val="26"/>
          <w:rtl/>
        </w:rPr>
        <w:t xml:space="preserve">ی </w:t>
      </w:r>
      <w:r w:rsidRPr="00CE08BF">
        <w:rPr>
          <w:rFonts w:cs="B Nazanin" w:hint="eastAsia"/>
          <w:sz w:val="26"/>
          <w:szCs w:val="26"/>
          <w:rtl/>
        </w:rPr>
        <w:t>رفتار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کن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احترام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محبت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جلب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شود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شما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نمونه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اخلاق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تواضع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مهربان</w:t>
      </w:r>
      <w:r w:rsidRPr="00CE08BF">
        <w:rPr>
          <w:rFonts w:cs="B Nazanin"/>
          <w:sz w:val="26"/>
          <w:szCs w:val="26"/>
          <w:rtl/>
        </w:rPr>
        <w:t xml:space="preserve">ی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رعا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مقررات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باش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 xml:space="preserve">.» </w:t>
      </w:r>
      <w:r w:rsidRPr="00CE08BF">
        <w:rPr>
          <w:rFonts w:cs="B Nazanin" w:hint="eastAsia"/>
          <w:sz w:val="26"/>
          <w:szCs w:val="26"/>
          <w:rtl/>
        </w:rPr>
        <w:t>سخنران</w:t>
      </w:r>
      <w:r w:rsidRPr="00CE08BF">
        <w:rPr>
          <w:rFonts w:cs="B Nazanin"/>
          <w:sz w:val="26"/>
          <w:szCs w:val="26"/>
          <w:rtl/>
        </w:rPr>
        <w:t xml:space="preserve">ی 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مراسم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عت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جمع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کث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ر</w:t>
      </w:r>
      <w:r w:rsidRPr="00CE08BF">
        <w:rPr>
          <w:rFonts w:cs="B Nazanin"/>
          <w:sz w:val="26"/>
          <w:szCs w:val="26"/>
          <w:rtl/>
        </w:rPr>
        <w:t xml:space="preserve">ی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بس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ج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نمونه،</w:t>
      </w:r>
      <w:r w:rsidRPr="00CE08BF">
        <w:rPr>
          <w:rFonts w:cs="B Nazanin"/>
          <w:sz w:val="26"/>
          <w:szCs w:val="26"/>
          <w:rtl/>
        </w:rPr>
        <w:t xml:space="preserve"> 6/4/1368.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49. </w:t>
      </w:r>
      <w:r w:rsidRPr="00CE08BF">
        <w:rPr>
          <w:rFonts w:cs="B Nazanin" w:hint="eastAsia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کر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«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سوى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فرعون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برويد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سركشى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آرامى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نرمى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بگوييد،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باشد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گيرد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بترسد</w:t>
      </w:r>
      <w:r w:rsidRPr="00CE08BF">
        <w:rPr>
          <w:rFonts w:cs="B Nazanin" w:hint="cs"/>
          <w:sz w:val="26"/>
          <w:szCs w:val="26"/>
          <w:rtl/>
        </w:rPr>
        <w:t>»؛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طه</w:t>
      </w:r>
      <w:r w:rsidRPr="00CE08BF">
        <w:rPr>
          <w:rFonts w:cs="B Nazanin"/>
          <w:sz w:val="26"/>
          <w:szCs w:val="26"/>
          <w:rtl/>
        </w:rPr>
        <w:t>:</w:t>
      </w:r>
      <w:r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43-44.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5</w:t>
      </w:r>
      <w:r w:rsidRPr="00CE08BF">
        <w:rPr>
          <w:rFonts w:cs="B Nazanin" w:hint="cs"/>
          <w:sz w:val="26"/>
          <w:szCs w:val="26"/>
          <w:rtl/>
        </w:rPr>
        <w:t>0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نحل</w:t>
      </w:r>
      <w:r w:rsidR="00710521" w:rsidRPr="00CE08BF">
        <w:rPr>
          <w:rFonts w:cs="B Nazanin"/>
          <w:sz w:val="26"/>
          <w:szCs w:val="26"/>
          <w:rtl/>
        </w:rPr>
        <w:t>:</w:t>
      </w:r>
      <w:r w:rsidR="00710521" w:rsidRPr="00CE08BF">
        <w:rPr>
          <w:rFonts w:cs="B Nazanin" w:hint="cs"/>
          <w:sz w:val="26"/>
          <w:szCs w:val="26"/>
          <w:rtl/>
        </w:rPr>
        <w:t xml:space="preserve"> </w:t>
      </w:r>
      <w:r w:rsidR="00710521" w:rsidRPr="00CE08BF">
        <w:rPr>
          <w:rFonts w:cs="B Nazanin"/>
          <w:sz w:val="26"/>
          <w:szCs w:val="26"/>
          <w:rtl/>
        </w:rPr>
        <w:t>125.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  <w:lang w:bidi="fa-IR"/>
        </w:rPr>
        <w:t xml:space="preserve">51. </w:t>
      </w:r>
      <w:r w:rsidRPr="00CE08BF">
        <w:rPr>
          <w:rFonts w:cs="B Nazanin" w:hint="eastAsia"/>
          <w:sz w:val="26"/>
          <w:szCs w:val="26"/>
          <w:rtl/>
        </w:rPr>
        <w:t>امام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باقر</w:t>
      </w:r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eastAsia"/>
          <w:sz w:val="26"/>
          <w:szCs w:val="26"/>
          <w:rtl/>
        </w:rPr>
        <w:t>ع</w:t>
      </w:r>
      <w:r w:rsidRPr="00CE08BF">
        <w:rPr>
          <w:rFonts w:cs="B Nazanin"/>
          <w:sz w:val="26"/>
          <w:szCs w:val="26"/>
          <w:rtl/>
        </w:rPr>
        <w:t xml:space="preserve">) </w:t>
      </w:r>
      <w:r w:rsidRPr="00CE08BF">
        <w:rPr>
          <w:rFonts w:cs="B Nazanin" w:hint="eastAsia"/>
          <w:sz w:val="26"/>
          <w:szCs w:val="26"/>
          <w:rtl/>
        </w:rPr>
        <w:t>درا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باره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eastAsia"/>
          <w:sz w:val="26"/>
          <w:szCs w:val="26"/>
          <w:rtl/>
        </w:rPr>
        <w:t>فرما</w:t>
      </w:r>
      <w:r w:rsidRPr="00CE08BF">
        <w:rPr>
          <w:rFonts w:cs="B Nazanin"/>
          <w:sz w:val="26"/>
          <w:szCs w:val="26"/>
          <w:rtl/>
        </w:rPr>
        <w:t>ی</w:t>
      </w:r>
      <w:r w:rsidRPr="00CE08BF">
        <w:rPr>
          <w:rFonts w:cs="B Nazanin" w:hint="eastAsia"/>
          <w:sz w:val="26"/>
          <w:szCs w:val="26"/>
          <w:rtl/>
        </w:rPr>
        <w:t>د</w:t>
      </w:r>
      <w:r w:rsidRPr="00CE08BF">
        <w:rPr>
          <w:rFonts w:cs="B Nazanin"/>
          <w:sz w:val="26"/>
          <w:szCs w:val="26"/>
          <w:rtl/>
        </w:rPr>
        <w:t>: «</w:t>
      </w:r>
      <w:r w:rsidRPr="00CE08BF">
        <w:rPr>
          <w:rFonts w:cs="B Nazanin" w:hint="eastAsia"/>
          <w:sz w:val="26"/>
          <w:szCs w:val="26"/>
          <w:rtl/>
        </w:rPr>
        <w:t>قُولُوا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لِلنّاسِ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أَحْسَنَ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تُحِبُّونَ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اَنْ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يقال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لَكُمْ</w:t>
      </w:r>
      <w:r w:rsidRPr="00CE08BF">
        <w:rPr>
          <w:rFonts w:cs="B Nazanin"/>
          <w:sz w:val="26"/>
          <w:szCs w:val="26"/>
          <w:rtl/>
        </w:rPr>
        <w:t>»</w:t>
      </w:r>
      <w:r w:rsidRPr="00CE08BF">
        <w:rPr>
          <w:rFonts w:cs="B Nazanin" w:hint="eastAsia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«</w:t>
      </w:r>
      <w:r w:rsidRPr="00CE08BF">
        <w:rPr>
          <w:rFonts w:cs="B Nazanin" w:hint="eastAsia"/>
          <w:sz w:val="26"/>
          <w:szCs w:val="26"/>
          <w:rtl/>
        </w:rPr>
        <w:t>با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مردم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نيكوترين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دوست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داريد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بگويند،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سخن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بگوييد</w:t>
      </w:r>
      <w:r w:rsidRPr="00CE08BF">
        <w:rPr>
          <w:rFonts w:cs="B Nazanin"/>
          <w:sz w:val="26"/>
          <w:szCs w:val="26"/>
          <w:rtl/>
        </w:rPr>
        <w:t>.»</w:t>
      </w:r>
      <w:r w:rsidRPr="00CE08BF">
        <w:rPr>
          <w:rFonts w:cs="B Nazanin" w:hint="eastAsia"/>
          <w:sz w:val="26"/>
          <w:szCs w:val="26"/>
          <w:rtl/>
        </w:rPr>
        <w:t>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تحف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العقول،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ص</w:t>
      </w:r>
      <w:r w:rsidRPr="00CE08BF">
        <w:rPr>
          <w:rFonts w:cs="B Nazanin"/>
          <w:sz w:val="26"/>
          <w:szCs w:val="26"/>
          <w:rtl/>
        </w:rPr>
        <w:t xml:space="preserve"> 534.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52.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امام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باقر</w:t>
      </w:r>
      <w:r w:rsidR="00710521" w:rsidRPr="00CE08BF">
        <w:rPr>
          <w:rFonts w:cs="B Nazanin"/>
          <w:sz w:val="26"/>
          <w:szCs w:val="26"/>
          <w:rtl/>
        </w:rPr>
        <w:t xml:space="preserve"> (</w:t>
      </w:r>
      <w:r w:rsidR="00710521" w:rsidRPr="00CE08BF">
        <w:rPr>
          <w:rFonts w:cs="B Nazanin" w:hint="eastAsia"/>
          <w:sz w:val="26"/>
          <w:szCs w:val="26"/>
          <w:rtl/>
        </w:rPr>
        <w:t>ع</w:t>
      </w:r>
      <w:r w:rsidR="00710521" w:rsidRPr="00CE08BF">
        <w:rPr>
          <w:rFonts w:cs="B Nazanin"/>
          <w:sz w:val="26"/>
          <w:szCs w:val="26"/>
          <w:rtl/>
        </w:rPr>
        <w:t>):</w:t>
      </w:r>
      <w:r w:rsidR="00710521" w:rsidRPr="00CE08BF">
        <w:rPr>
          <w:rFonts w:cs="B Nazanin" w:hint="cs"/>
          <w:sz w:val="26"/>
          <w:szCs w:val="26"/>
          <w:rtl/>
        </w:rPr>
        <w:t xml:space="preserve"> «</w:t>
      </w:r>
      <w:r w:rsidR="00710521" w:rsidRPr="00CE08BF">
        <w:rPr>
          <w:rFonts w:cs="B Nazanin" w:hint="eastAsia"/>
          <w:sz w:val="26"/>
          <w:szCs w:val="26"/>
          <w:rtl/>
        </w:rPr>
        <w:t>پ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ش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از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گفتار،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راست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گو</w:t>
      </w:r>
      <w:r w:rsidR="00710521" w:rsidRPr="00CE08BF">
        <w:rPr>
          <w:rFonts w:cs="B Nazanin"/>
          <w:sz w:val="26"/>
          <w:szCs w:val="26"/>
          <w:rtl/>
        </w:rPr>
        <w:t xml:space="preserve">یی </w:t>
      </w:r>
      <w:r w:rsidR="00710521" w:rsidRPr="00CE08BF">
        <w:rPr>
          <w:rFonts w:cs="B Nazanin" w:hint="eastAsia"/>
          <w:sz w:val="26"/>
          <w:szCs w:val="26"/>
          <w:rtl/>
        </w:rPr>
        <w:t>ب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اموز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د</w:t>
      </w:r>
      <w:r w:rsidR="00710521" w:rsidRPr="00CE08BF">
        <w:rPr>
          <w:rFonts w:cs="B Nazanin"/>
          <w:sz w:val="26"/>
          <w:szCs w:val="26"/>
          <w:rtl/>
        </w:rPr>
        <w:t>.</w:t>
      </w:r>
      <w:r w:rsidR="00710521" w:rsidRPr="00CE08BF">
        <w:rPr>
          <w:rFonts w:cs="B Nazanin" w:hint="cs"/>
          <w:sz w:val="26"/>
          <w:szCs w:val="26"/>
          <w:rtl/>
        </w:rPr>
        <w:t>»؛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اصول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کاف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 xml:space="preserve"> 2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104.</w:t>
      </w:r>
    </w:p>
    <w:p w:rsidR="00710521" w:rsidRPr="00CE08BF" w:rsidRDefault="00821A7B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53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قرآن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کر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م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پيام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هاى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پروردگارم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را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شما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مى‏رسانم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براى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شما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خيرخواهى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امينم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اعراف</w:t>
      </w:r>
      <w:r w:rsidR="00710521" w:rsidRPr="00CE08BF">
        <w:rPr>
          <w:rFonts w:cs="B Nazanin"/>
          <w:sz w:val="26"/>
          <w:szCs w:val="26"/>
          <w:rtl/>
        </w:rPr>
        <w:t>: 68.</w:t>
      </w:r>
    </w:p>
    <w:p w:rsidR="00710521" w:rsidRPr="00CE08BF" w:rsidRDefault="00821A7B" w:rsidP="00D336F4">
      <w:pPr>
        <w:bidi/>
        <w:spacing w:before="100" w:beforeAutospacing="1"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54.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از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امیرالمؤمنین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علی</w:t>
      </w:r>
      <w:r w:rsidR="00710521" w:rsidRPr="00CE08BF">
        <w:rPr>
          <w:rFonts w:cs="B Nazanin"/>
          <w:sz w:val="26"/>
          <w:szCs w:val="26"/>
          <w:rtl/>
        </w:rPr>
        <w:t xml:space="preserve"> (</w:t>
      </w:r>
      <w:r w:rsidR="00710521" w:rsidRPr="00CE08BF">
        <w:rPr>
          <w:rFonts w:cs="B Nazanin" w:hint="cs"/>
          <w:sz w:val="26"/>
          <w:szCs w:val="26"/>
          <w:rtl/>
        </w:rPr>
        <w:t>ع</w:t>
      </w:r>
      <w:r w:rsidR="00710521" w:rsidRPr="00CE08BF">
        <w:rPr>
          <w:rFonts w:cs="B Nazanin"/>
          <w:sz w:val="26"/>
          <w:szCs w:val="26"/>
          <w:rtl/>
        </w:rPr>
        <w:t>): «</w:t>
      </w:r>
      <w:r w:rsidR="00710521" w:rsidRPr="00CE08BF">
        <w:rPr>
          <w:rFonts w:cs="B Nazanin" w:hint="cs"/>
          <w:sz w:val="26"/>
          <w:szCs w:val="26"/>
          <w:rtl/>
        </w:rPr>
        <w:t>مَنْ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استَبَدَّ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بِرأْیِهِ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هَلَکَ</w:t>
      </w:r>
      <w:r w:rsidR="00710521" w:rsidRPr="00CE08BF">
        <w:rPr>
          <w:rFonts w:cs="B Nazanin"/>
          <w:sz w:val="26"/>
          <w:szCs w:val="26"/>
          <w:rtl/>
        </w:rPr>
        <w:t>»</w:t>
      </w:r>
      <w:r w:rsidR="00710521" w:rsidRPr="00CE08BF">
        <w:rPr>
          <w:rFonts w:cs="B Nazanin" w:hint="cs"/>
          <w:sz w:val="26"/>
          <w:szCs w:val="26"/>
          <w:rtl/>
        </w:rPr>
        <w:t>؛</w:t>
      </w:r>
      <w:r w:rsidR="00710521" w:rsidRPr="00CE08BF">
        <w:rPr>
          <w:rFonts w:cs="B Nazanin"/>
          <w:sz w:val="26"/>
          <w:szCs w:val="26"/>
          <w:rtl/>
        </w:rPr>
        <w:t xml:space="preserve"> «</w:t>
      </w:r>
      <w:r w:rsidR="00710521" w:rsidRPr="00CE08BF">
        <w:rPr>
          <w:rFonts w:cs="B Nazanin" w:hint="cs"/>
          <w:sz w:val="26"/>
          <w:szCs w:val="26"/>
          <w:rtl/>
        </w:rPr>
        <w:t>هرکس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که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استبداد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در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رأی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داشته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باشد،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هلاک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می</w:t>
      </w:r>
      <w:r w:rsidR="00710521" w:rsidRPr="00CE08BF">
        <w:rPr>
          <w:rFonts w:cs="B Nazanin"/>
          <w:sz w:val="26"/>
          <w:szCs w:val="26"/>
          <w:rtl/>
        </w:rPr>
        <w:softHyphen/>
      </w:r>
      <w:r w:rsidR="00710521" w:rsidRPr="00CE08BF">
        <w:rPr>
          <w:rFonts w:cs="B Nazanin" w:hint="cs"/>
          <w:sz w:val="26"/>
          <w:szCs w:val="26"/>
          <w:rtl/>
        </w:rPr>
        <w:t>شود</w:t>
      </w:r>
      <w:r w:rsidR="00710521" w:rsidRPr="00CE08BF">
        <w:rPr>
          <w:rFonts w:cs="B Nazanin"/>
          <w:sz w:val="26"/>
          <w:szCs w:val="26"/>
          <w:rtl/>
        </w:rPr>
        <w:t>.»</w:t>
      </w:r>
      <w:r w:rsidR="00710521" w:rsidRPr="00CE08BF">
        <w:rPr>
          <w:rFonts w:cs="B Nazanin" w:hint="cs"/>
          <w:sz w:val="26"/>
          <w:szCs w:val="26"/>
          <w:rtl/>
        </w:rPr>
        <w:t>؛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نهج</w:t>
      </w:r>
      <w:r w:rsidRPr="00CE08BF">
        <w:rPr>
          <w:rFonts w:cs="B Nazanin" w:hint="cs"/>
          <w:sz w:val="26"/>
          <w:szCs w:val="26"/>
          <w:rtl/>
        </w:rPr>
        <w:softHyphen/>
      </w:r>
      <w:r w:rsidR="00710521" w:rsidRPr="00CE08BF">
        <w:rPr>
          <w:rFonts w:cs="B Nazanin" w:hint="cs"/>
          <w:sz w:val="26"/>
          <w:szCs w:val="26"/>
          <w:rtl/>
        </w:rPr>
        <w:t>البلاغه،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حکمت</w:t>
      </w:r>
      <w:r w:rsidR="00710521" w:rsidRPr="00CE08BF">
        <w:rPr>
          <w:rFonts w:cs="B Nazanin"/>
          <w:sz w:val="26"/>
          <w:szCs w:val="26"/>
          <w:rtl/>
        </w:rPr>
        <w:t xml:space="preserve"> 161.</w:t>
      </w:r>
    </w:p>
    <w:p w:rsidR="00710521" w:rsidRPr="00CE08BF" w:rsidRDefault="00710521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 </w:t>
      </w:r>
      <w:r w:rsidR="00821A7B" w:rsidRPr="00CE08BF">
        <w:rPr>
          <w:rFonts w:cs="B Nazanin" w:hint="cs"/>
          <w:sz w:val="26"/>
          <w:szCs w:val="26"/>
          <w:rtl/>
        </w:rPr>
        <w:t xml:space="preserve">55. </w:t>
      </w:r>
      <w:r w:rsidRPr="00CE08BF">
        <w:rPr>
          <w:rFonts w:cs="B Nazanin" w:hint="cs"/>
          <w:sz w:val="26"/>
          <w:szCs w:val="26"/>
          <w:rtl/>
        </w:rPr>
        <w:t>«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ايشان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كسانى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هستند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مى‏دهند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مى‏گويند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eastAsia"/>
          <w:sz w:val="26"/>
          <w:szCs w:val="26"/>
          <w:rtl/>
        </w:rPr>
        <w:t>او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زودباور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 xml:space="preserve">. </w:t>
      </w:r>
      <w:r w:rsidRPr="00CE08BF">
        <w:rPr>
          <w:rFonts w:cs="B Nazanin" w:hint="eastAsia"/>
          <w:sz w:val="26"/>
          <w:szCs w:val="26"/>
          <w:rtl/>
        </w:rPr>
        <w:t>بگو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eastAsia"/>
          <w:sz w:val="26"/>
          <w:szCs w:val="26"/>
          <w:rtl/>
        </w:rPr>
        <w:t>گوش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خوبى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شماست،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دارد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eastAsia"/>
          <w:sz w:val="26"/>
          <w:szCs w:val="26"/>
          <w:rtl/>
        </w:rPr>
        <w:t>سخن‏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eastAsia"/>
          <w:sz w:val="26"/>
          <w:szCs w:val="26"/>
          <w:rtl/>
        </w:rPr>
        <w:t>مؤمنان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باور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مى‏كند،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براى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كسانى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شما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ايمان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آورده‏اند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رحمتى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است</w:t>
      </w:r>
      <w:r w:rsidRPr="00CE08BF">
        <w:rPr>
          <w:rFonts w:cs="B Nazanin"/>
          <w:sz w:val="26"/>
          <w:szCs w:val="26"/>
          <w:rtl/>
        </w:rPr>
        <w:t>.</w:t>
      </w:r>
      <w:r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كسانى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كه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پيامبر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خدا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را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آزار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مى‏رسانند،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عذابى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پردرد</w:t>
      </w:r>
      <w:r w:rsidRPr="00CE08BF">
        <w:rPr>
          <w:rFonts w:cs="B Nazanin"/>
          <w:sz w:val="26"/>
          <w:szCs w:val="26"/>
          <w:rtl/>
        </w:rPr>
        <w:t xml:space="preserve"> [</w:t>
      </w:r>
      <w:r w:rsidRPr="00CE08BF">
        <w:rPr>
          <w:rFonts w:cs="B Nazanin" w:hint="eastAsia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پيش‏</w:t>
      </w:r>
      <w:r w:rsidRPr="00CE08BF">
        <w:rPr>
          <w:rFonts w:cs="B Nazanin"/>
          <w:sz w:val="26"/>
          <w:szCs w:val="26"/>
          <w:rtl/>
        </w:rPr>
        <w:t xml:space="preserve">] </w:t>
      </w:r>
      <w:r w:rsidRPr="00CE08BF">
        <w:rPr>
          <w:rFonts w:cs="B Nazanin" w:hint="eastAsia"/>
          <w:sz w:val="26"/>
          <w:szCs w:val="26"/>
          <w:rtl/>
        </w:rPr>
        <w:t>خواهند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داشت</w:t>
      </w:r>
      <w:r w:rsidRPr="00CE08BF">
        <w:rPr>
          <w:rFonts w:cs="B Nazanin" w:hint="cs"/>
          <w:sz w:val="26"/>
          <w:szCs w:val="26"/>
          <w:rtl/>
        </w:rPr>
        <w:t>»؛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eastAsia"/>
          <w:sz w:val="26"/>
          <w:szCs w:val="26"/>
          <w:rtl/>
        </w:rPr>
        <w:t>توبه</w:t>
      </w:r>
      <w:r w:rsidRPr="00CE08BF">
        <w:rPr>
          <w:rFonts w:cs="B Nazanin"/>
          <w:sz w:val="26"/>
          <w:szCs w:val="26"/>
          <w:rtl/>
        </w:rPr>
        <w:t>:61.</w:t>
      </w:r>
    </w:p>
    <w:p w:rsidR="00710521" w:rsidRPr="00CE08BF" w:rsidRDefault="00AD658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56</w:t>
      </w:r>
      <w:r w:rsidR="00710521" w:rsidRPr="00CE08BF">
        <w:rPr>
          <w:rFonts w:cs="B Nazanin"/>
          <w:sz w:val="26"/>
          <w:szCs w:val="26"/>
          <w:rtl/>
        </w:rPr>
        <w:t xml:space="preserve">. </w:t>
      </w:r>
      <w:r w:rsidR="00710521" w:rsidRPr="00CE08BF">
        <w:rPr>
          <w:rFonts w:cs="B Nazanin" w:hint="eastAsia"/>
          <w:sz w:val="26"/>
          <w:szCs w:val="26"/>
          <w:rtl/>
        </w:rPr>
        <w:t>امام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باقر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cs"/>
          <w:sz w:val="26"/>
          <w:szCs w:val="26"/>
          <w:rtl/>
        </w:rPr>
        <w:t>(</w:t>
      </w:r>
      <w:r w:rsidR="00710521" w:rsidRPr="00CE08BF">
        <w:rPr>
          <w:rFonts w:cs="B Nazanin" w:hint="eastAsia"/>
          <w:sz w:val="26"/>
          <w:szCs w:val="26"/>
          <w:rtl/>
        </w:rPr>
        <w:t>ع</w:t>
      </w:r>
      <w:r w:rsidR="00710521" w:rsidRPr="00CE08BF">
        <w:rPr>
          <w:rFonts w:cs="B Nazanin" w:hint="cs"/>
          <w:sz w:val="26"/>
          <w:szCs w:val="26"/>
          <w:rtl/>
        </w:rPr>
        <w:t>)</w:t>
      </w:r>
      <w:r w:rsidR="00710521" w:rsidRPr="00CE08BF">
        <w:rPr>
          <w:rFonts w:cs="B Nazanin"/>
          <w:sz w:val="26"/>
          <w:szCs w:val="26"/>
          <w:rtl/>
        </w:rPr>
        <w:t>:</w:t>
      </w:r>
      <w:r w:rsidR="00710521" w:rsidRPr="00CE08BF">
        <w:rPr>
          <w:rFonts w:cs="B Nazanin" w:hint="cs"/>
          <w:sz w:val="26"/>
          <w:szCs w:val="26"/>
          <w:rtl/>
        </w:rPr>
        <w:t xml:space="preserve"> «</w:t>
      </w:r>
      <w:r w:rsidR="00710521" w:rsidRPr="00CE08BF">
        <w:rPr>
          <w:rFonts w:cs="B Nazanin" w:hint="eastAsia"/>
          <w:sz w:val="26"/>
          <w:szCs w:val="26"/>
          <w:rtl/>
        </w:rPr>
        <w:t>بد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بنده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</w:t>
      </w:r>
      <w:r w:rsidR="00710521" w:rsidRPr="00CE08BF">
        <w:rPr>
          <w:rFonts w:cs="B Nazanin"/>
          <w:sz w:val="26"/>
          <w:szCs w:val="26"/>
          <w:rtl/>
        </w:rPr>
        <w:t xml:space="preserve">ی </w:t>
      </w:r>
      <w:r w:rsidR="00710521" w:rsidRPr="00CE08BF">
        <w:rPr>
          <w:rFonts w:cs="B Nazanin" w:hint="eastAsia"/>
          <w:sz w:val="26"/>
          <w:szCs w:val="26"/>
          <w:rtl/>
        </w:rPr>
        <w:t>است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بنده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دوشخص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ت</w:t>
      </w:r>
      <w:r w:rsidR="00710521" w:rsidRPr="00CE08BF">
        <w:rPr>
          <w:rFonts w:cs="B Nazanin"/>
          <w:sz w:val="26"/>
          <w:szCs w:val="26"/>
          <w:rtl/>
        </w:rPr>
        <w:t xml:space="preserve">ی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دوزبان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cs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که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حضور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برادرش،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ی </w:t>
      </w:r>
      <w:r w:rsidR="00710521" w:rsidRPr="00CE08BF">
        <w:rPr>
          <w:rFonts w:cs="B Nazanin" w:hint="eastAsia"/>
          <w:sz w:val="26"/>
          <w:szCs w:val="26"/>
          <w:rtl/>
        </w:rPr>
        <w:t>را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م</w:t>
      </w:r>
      <w:r w:rsidR="00710521" w:rsidRPr="00CE08BF">
        <w:rPr>
          <w:rFonts w:cs="B Nazanin"/>
          <w:sz w:val="26"/>
          <w:szCs w:val="26"/>
          <w:rtl/>
        </w:rPr>
        <w:t xml:space="preserve">ی </w:t>
      </w:r>
      <w:r w:rsidR="00710521" w:rsidRPr="00CE08BF">
        <w:rPr>
          <w:rFonts w:cs="B Nazanin" w:hint="eastAsia"/>
          <w:sz w:val="26"/>
          <w:szCs w:val="26"/>
          <w:rtl/>
        </w:rPr>
        <w:t>ستا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د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در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نهان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از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او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بدگو</w:t>
      </w:r>
      <w:r w:rsidR="00710521" w:rsidRPr="00CE08BF">
        <w:rPr>
          <w:rFonts w:cs="B Nazanin"/>
          <w:sz w:val="26"/>
          <w:szCs w:val="26"/>
          <w:rtl/>
        </w:rPr>
        <w:t xml:space="preserve">یی </w:t>
      </w:r>
      <w:r w:rsidR="00710521" w:rsidRPr="00CE08BF">
        <w:rPr>
          <w:rFonts w:cs="B Nazanin" w:hint="eastAsia"/>
          <w:sz w:val="26"/>
          <w:szCs w:val="26"/>
          <w:rtl/>
        </w:rPr>
        <w:t>م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cs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کند</w:t>
      </w:r>
      <w:r w:rsidR="00710521" w:rsidRPr="00CE08BF">
        <w:rPr>
          <w:rFonts w:cs="B Nazanin"/>
          <w:sz w:val="26"/>
          <w:szCs w:val="26"/>
          <w:rtl/>
        </w:rPr>
        <w:t>.</w:t>
      </w:r>
      <w:r w:rsidR="00710521" w:rsidRPr="00CE08BF">
        <w:rPr>
          <w:rFonts w:cs="B Nazanin" w:hint="cs"/>
          <w:sz w:val="26"/>
          <w:szCs w:val="26"/>
          <w:rtl/>
        </w:rPr>
        <w:t>»؛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اصول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کاف</w:t>
      </w:r>
      <w:r w:rsidR="00710521" w:rsidRPr="00CE08BF">
        <w:rPr>
          <w:rFonts w:cs="B Nazanin"/>
          <w:sz w:val="26"/>
          <w:szCs w:val="26"/>
          <w:rtl/>
        </w:rPr>
        <w:t>ی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 xml:space="preserve"> 2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>334.</w:t>
      </w:r>
    </w:p>
    <w:p w:rsidR="00710521" w:rsidRPr="00CE08BF" w:rsidRDefault="00AD658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  <w:lang w:bidi="fa-IR"/>
        </w:rPr>
        <w:t xml:space="preserve">57. </w:t>
      </w:r>
      <w:r w:rsidR="00710521" w:rsidRPr="00CE08BF">
        <w:rPr>
          <w:rFonts w:cs="B Nazanin" w:hint="eastAsia"/>
          <w:sz w:val="26"/>
          <w:szCs w:val="26"/>
          <w:rtl/>
        </w:rPr>
        <w:t>همان،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به</w:t>
      </w:r>
      <w:r w:rsidR="00710521" w:rsidRPr="00CE08BF">
        <w:rPr>
          <w:rFonts w:cs="B Nazanin" w:hint="cs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نقل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از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الحياه،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ج</w:t>
      </w:r>
      <w:r w:rsidR="00710521" w:rsidRPr="00CE08BF">
        <w:rPr>
          <w:rFonts w:cs="B Nazanin"/>
          <w:sz w:val="26"/>
          <w:szCs w:val="26"/>
          <w:rtl/>
        </w:rPr>
        <w:t>2</w:t>
      </w:r>
      <w:r w:rsidR="00710521" w:rsidRPr="00CE08BF">
        <w:rPr>
          <w:rFonts w:cs="B Nazanin" w:hint="eastAsia"/>
          <w:sz w:val="26"/>
          <w:szCs w:val="26"/>
          <w:rtl/>
        </w:rPr>
        <w:t>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 288.</w:t>
      </w:r>
    </w:p>
    <w:p w:rsidR="00710521" w:rsidRPr="00CE08BF" w:rsidRDefault="00AD6586" w:rsidP="00D336F4">
      <w:pPr>
        <w:pStyle w:val="EndnoteText"/>
        <w:bidi/>
        <w:spacing w:after="120" w:line="20" w:lineRule="atLeast"/>
        <w:ind w:left="-1" w:firstLine="141"/>
        <w:rPr>
          <w:rFonts w:cs="B Nazanin"/>
          <w:sz w:val="26"/>
          <w:szCs w:val="26"/>
        </w:rPr>
      </w:pPr>
      <w:r w:rsidRPr="00CE08BF">
        <w:rPr>
          <w:rStyle w:val="EndnoteReference"/>
          <w:rFonts w:cs="B Nazanin" w:hint="cs"/>
          <w:sz w:val="26"/>
          <w:szCs w:val="26"/>
          <w:vertAlign w:val="baseline"/>
          <w:rtl/>
        </w:rPr>
        <w:t>5</w:t>
      </w:r>
      <w:r w:rsidRPr="00CE08BF">
        <w:rPr>
          <w:rFonts w:cs="B Nazanin" w:hint="cs"/>
          <w:sz w:val="26"/>
          <w:szCs w:val="26"/>
          <w:rtl/>
        </w:rPr>
        <w:t xml:space="preserve">8. 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همان،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به</w:t>
      </w:r>
      <w:r w:rsidR="00710521" w:rsidRPr="00CE08BF">
        <w:rPr>
          <w:rFonts w:cs="B Nazanin" w:hint="cs"/>
          <w:sz w:val="26"/>
          <w:szCs w:val="26"/>
          <w:rtl/>
        </w:rPr>
        <w:softHyphen/>
      </w:r>
      <w:r w:rsidR="00710521" w:rsidRPr="00CE08BF">
        <w:rPr>
          <w:rFonts w:cs="B Nazanin" w:hint="eastAsia"/>
          <w:sz w:val="26"/>
          <w:szCs w:val="26"/>
          <w:rtl/>
        </w:rPr>
        <w:t>نقل</w:t>
      </w:r>
      <w:r w:rsidR="00710521" w:rsidRPr="00CE08BF">
        <w:rPr>
          <w:rFonts w:cs="B Nazanin"/>
          <w:sz w:val="26"/>
          <w:szCs w:val="26"/>
          <w:rtl/>
        </w:rPr>
        <w:t xml:space="preserve">: </w:t>
      </w:r>
      <w:r w:rsidR="00710521" w:rsidRPr="00CE08BF">
        <w:rPr>
          <w:rFonts w:cs="B Nazanin" w:hint="eastAsia"/>
          <w:sz w:val="26"/>
          <w:szCs w:val="26"/>
          <w:rtl/>
        </w:rPr>
        <w:t>شرح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فارسي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غررالحكم،</w:t>
      </w:r>
      <w:r w:rsidR="00710521" w:rsidRPr="00CE08BF">
        <w:rPr>
          <w:rFonts w:cs="B Nazanin"/>
          <w:sz w:val="26"/>
          <w:szCs w:val="26"/>
          <w:rtl/>
        </w:rPr>
        <w:t xml:space="preserve"> </w:t>
      </w:r>
      <w:r w:rsidR="00710521" w:rsidRPr="00CE08BF">
        <w:rPr>
          <w:rFonts w:cs="B Nazanin" w:hint="eastAsia"/>
          <w:sz w:val="26"/>
          <w:szCs w:val="26"/>
          <w:rtl/>
        </w:rPr>
        <w:t>ص</w:t>
      </w:r>
      <w:r w:rsidR="00710521" w:rsidRPr="00CE08BF">
        <w:rPr>
          <w:rFonts w:cs="B Nazanin"/>
          <w:sz w:val="26"/>
          <w:szCs w:val="26"/>
          <w:rtl/>
        </w:rPr>
        <w:t xml:space="preserve">333 . </w:t>
      </w:r>
    </w:p>
    <w:p w:rsidR="00710521" w:rsidRPr="00CE08BF" w:rsidRDefault="00710521" w:rsidP="00D336F4">
      <w:pPr>
        <w:bidi/>
        <w:spacing w:after="120" w:line="20" w:lineRule="atLeast"/>
        <w:ind w:firstLine="284"/>
        <w:jc w:val="both"/>
        <w:rPr>
          <w:rFonts w:cs="B Nazanin"/>
          <w:sz w:val="26"/>
          <w:szCs w:val="26"/>
          <w:rtl/>
        </w:rPr>
      </w:pPr>
    </w:p>
    <w:p w:rsidR="008E5C56" w:rsidRPr="00CE08BF" w:rsidRDefault="008E5C56" w:rsidP="00D336F4">
      <w:pPr>
        <w:bidi/>
        <w:spacing w:after="120" w:line="20" w:lineRule="atLeast"/>
        <w:jc w:val="both"/>
        <w:rPr>
          <w:rFonts w:cs="B Nazanin"/>
          <w:b/>
          <w:bCs/>
          <w:sz w:val="26"/>
          <w:szCs w:val="26"/>
          <w:rtl/>
        </w:rPr>
      </w:pPr>
      <w:r w:rsidRPr="00CE08BF">
        <w:rPr>
          <w:rFonts w:cs="B Nazanin" w:hint="cs"/>
          <w:b/>
          <w:bCs/>
          <w:sz w:val="26"/>
          <w:szCs w:val="26"/>
          <w:rtl/>
        </w:rPr>
        <w:t>منابع</w:t>
      </w:r>
    </w:p>
    <w:p w:rsidR="008E5C56" w:rsidRPr="00CE08BF" w:rsidRDefault="008E5C56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</w:t>
      </w:r>
      <w:r w:rsidRPr="00CE08BF">
        <w:rPr>
          <w:rFonts w:cs="B Nazanin"/>
          <w:sz w:val="26"/>
          <w:szCs w:val="26"/>
          <w:rtl/>
        </w:rPr>
        <w:t>.</w:t>
      </w:r>
    </w:p>
    <w:p w:rsidR="008E5C56" w:rsidRPr="00CE08BF" w:rsidRDefault="008E5C56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نهج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البلاغه،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ترجمه</w:t>
      </w:r>
      <w:r w:rsidR="00310E80" w:rsidRPr="00CE08BF">
        <w:rPr>
          <w:rFonts w:cs="B Nazanin" w:hint="cs"/>
          <w:sz w:val="26"/>
          <w:szCs w:val="26"/>
          <w:rtl/>
        </w:rPr>
        <w:t>: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دشتي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</w:rPr>
      </w:pPr>
      <w:bookmarkStart w:id="15" w:name="OLE_LINK41"/>
      <w:bookmarkStart w:id="16" w:name="OLE_LINK42"/>
      <w:bookmarkStart w:id="17" w:name="OLE_LINK55"/>
      <w:r w:rsidRPr="00CE08BF">
        <w:rPr>
          <w:rFonts w:cs="B Nazanin" w:hint="cs"/>
          <w:sz w:val="26"/>
          <w:szCs w:val="26"/>
          <w:rtl/>
        </w:rPr>
        <w:t>ا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بن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شعبه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حراني</w:t>
      </w:r>
      <w:bookmarkEnd w:id="15"/>
      <w:bookmarkEnd w:id="16"/>
      <w:bookmarkEnd w:id="17"/>
      <w:r w:rsidRPr="00CE08BF">
        <w:rPr>
          <w:rFonts w:cs="B Nazanin" w:hint="cs"/>
          <w:sz w:val="26"/>
          <w:szCs w:val="26"/>
          <w:rtl/>
        </w:rPr>
        <w:t>، حسين</w:t>
      </w:r>
      <w:r w:rsidRPr="00CE08BF">
        <w:rPr>
          <w:rFonts w:cs="B Nazanin" w:hint="cs"/>
          <w:sz w:val="26"/>
          <w:szCs w:val="26"/>
          <w:rtl/>
        </w:rPr>
        <w:softHyphen/>
        <w:t>بن</w:t>
      </w:r>
      <w:r w:rsidRPr="00CE08BF">
        <w:rPr>
          <w:rFonts w:cs="B Nazanin" w:hint="cs"/>
          <w:sz w:val="26"/>
          <w:szCs w:val="26"/>
          <w:rtl/>
        </w:rPr>
        <w:softHyphen/>
        <w:t>علي،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تحف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العقول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رسول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(صلي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سلم)،</w:t>
      </w:r>
      <w:r w:rsidR="00EF4612"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تهران،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اسلاميه،</w:t>
      </w:r>
      <w:r w:rsidRPr="00CE08BF">
        <w:rPr>
          <w:rFonts w:cs="B Nazanin"/>
          <w:sz w:val="26"/>
          <w:szCs w:val="26"/>
          <w:rtl/>
        </w:rPr>
        <w:t xml:space="preserve"> 1369</w:t>
      </w:r>
      <w:r w:rsidR="00E77BF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جمعي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نويسندگان،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شايستگي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پاسداري،</w:t>
      </w:r>
      <w:r w:rsidRPr="00CE08BF">
        <w:rPr>
          <w:rFonts w:cs="B Nazanin"/>
          <w:sz w:val="26"/>
          <w:szCs w:val="26"/>
        </w:rPr>
        <w:t>‌</w:t>
      </w:r>
      <w:r w:rsidR="00E25732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پژوهشكده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تحقيقات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زمزم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هدايت،</w:t>
      </w:r>
      <w:r w:rsidRPr="00CE08BF">
        <w:rPr>
          <w:rFonts w:cs="B Nazanin"/>
          <w:sz w:val="26"/>
          <w:szCs w:val="26"/>
          <w:rtl/>
        </w:rPr>
        <w:t xml:space="preserve"> 1390</w:t>
      </w:r>
      <w:r w:rsidR="00E77BF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حسين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زاده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شانه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حسن، تاريخ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bookmarkStart w:id="18" w:name="OLE_LINK15"/>
      <w:bookmarkStart w:id="19" w:name="OLE_LINK16"/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المللي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المصطفي،</w:t>
      </w:r>
      <w:r w:rsidRPr="00CE08BF">
        <w:rPr>
          <w:rFonts w:cs="B Nazanin"/>
          <w:sz w:val="26"/>
          <w:szCs w:val="26"/>
          <w:rtl/>
        </w:rPr>
        <w:t xml:space="preserve"> 1388</w:t>
      </w:r>
      <w:r w:rsidR="0099450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bookmarkEnd w:id="18"/>
    <w:bookmarkEnd w:id="19"/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حسيني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بهشتي،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سيدمحمد،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بايدها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نبايدها،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A92D8A" w:rsidRPr="00CE08BF">
        <w:rPr>
          <w:rFonts w:cs="B Nazanin" w:hint="cs"/>
          <w:sz w:val="26"/>
          <w:szCs w:val="26"/>
          <w:rtl/>
        </w:rPr>
        <w:t xml:space="preserve">تهران، </w:t>
      </w:r>
      <w:r w:rsidRPr="00CE08BF">
        <w:rPr>
          <w:rFonts w:cs="B Nazanin" w:hint="cs"/>
          <w:sz w:val="26"/>
          <w:szCs w:val="26"/>
          <w:rtl/>
        </w:rPr>
        <w:t>بنياد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آثار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انديشه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شهيد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دكتر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بهشتي،</w:t>
      </w:r>
      <w:r w:rsidRPr="00CE08BF">
        <w:rPr>
          <w:rFonts w:cs="B Nazanin"/>
          <w:sz w:val="26"/>
          <w:szCs w:val="26"/>
          <w:rtl/>
        </w:rPr>
        <w:t xml:space="preserve"> 1388</w:t>
      </w:r>
      <w:r w:rsidR="0099450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397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lastRenderedPageBreak/>
        <w:t>راغب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اصفهاني،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حسين</w:t>
      </w:r>
      <w:r w:rsidRPr="00CE08BF">
        <w:rPr>
          <w:rFonts w:cs="B Nazanin" w:hint="cs"/>
          <w:sz w:val="26"/>
          <w:szCs w:val="26"/>
          <w:rtl/>
        </w:rPr>
        <w:softHyphen/>
        <w:t>بن</w:t>
      </w:r>
      <w:r w:rsidRPr="00CE08BF">
        <w:rPr>
          <w:rFonts w:cs="B Nazanin" w:hint="cs"/>
          <w:sz w:val="26"/>
          <w:szCs w:val="26"/>
          <w:rtl/>
        </w:rPr>
        <w:softHyphen/>
      </w:r>
      <w:r w:rsidR="00E25732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محمد، المفردات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غرايب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القرآن،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بيروت،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دارالشاميه،</w:t>
      </w:r>
      <w:r w:rsidRPr="00CE08BF">
        <w:rPr>
          <w:rFonts w:cs="B Nazanin"/>
          <w:sz w:val="26"/>
          <w:szCs w:val="26"/>
          <w:rtl/>
        </w:rPr>
        <w:t xml:space="preserve"> 1412</w:t>
      </w:r>
      <w:r w:rsidR="0099450D" w:rsidRPr="00CE08BF">
        <w:rPr>
          <w:rFonts w:cs="B Nazanin" w:hint="cs"/>
          <w:sz w:val="26"/>
          <w:szCs w:val="26"/>
          <w:rtl/>
        </w:rPr>
        <w:t>ق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295ABD" w:rsidRPr="00CE08BF" w:rsidRDefault="00295ABD" w:rsidP="00D336F4">
      <w:pPr>
        <w:pStyle w:val="nt9"/>
        <w:numPr>
          <w:ilvl w:val="0"/>
          <w:numId w:val="27"/>
        </w:numPr>
        <w:shd w:val="clear" w:color="auto" w:fill="FFFFFF"/>
        <w:bidi/>
        <w:spacing w:before="0" w:beforeAutospacing="0" w:after="120" w:afterAutospacing="0" w:line="20" w:lineRule="atLeast"/>
        <w:ind w:left="0" w:firstLine="397"/>
        <w:jc w:val="both"/>
        <w:rPr>
          <w:rFonts w:cs="B Nazanin"/>
          <w:sz w:val="26"/>
          <w:szCs w:val="26"/>
        </w:rPr>
      </w:pPr>
      <w:r w:rsidRPr="00CE08BF">
        <w:rPr>
          <w:rFonts w:cs="B Nazanin"/>
          <w:sz w:val="26"/>
          <w:szCs w:val="26"/>
          <w:rtl/>
        </w:rPr>
        <w:t xml:space="preserve">شريعتي، احمد، مقاله، </w:t>
      </w:r>
      <w:hyperlink r:id="rId13" w:history="1">
        <w:r w:rsidRPr="00CE08BF">
          <w:rPr>
            <w:rStyle w:val="Hyperlink"/>
            <w:rFonts w:cs="B Nazanin"/>
            <w:color w:val="auto"/>
            <w:sz w:val="26"/>
            <w:szCs w:val="26"/>
            <w:u w:val="none"/>
          </w:rPr>
          <w:t>http://www.ido.ir/a.aspx?a=1388033103</w:t>
        </w:r>
      </w:hyperlink>
    </w:p>
    <w:p w:rsidR="006E6C48" w:rsidRPr="00CE08BF" w:rsidRDefault="006E6C48" w:rsidP="00D336F4">
      <w:pPr>
        <w:pStyle w:val="nt9"/>
        <w:numPr>
          <w:ilvl w:val="0"/>
          <w:numId w:val="27"/>
        </w:numPr>
        <w:shd w:val="clear" w:color="auto" w:fill="FFFFFF"/>
        <w:bidi/>
        <w:spacing w:before="0" w:beforeAutospacing="0" w:after="120" w:afterAutospacing="0" w:line="20" w:lineRule="atLeast"/>
        <w:ind w:left="0" w:firstLine="397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 xml:space="preserve">شاهچراغي، سيدمهدي، نشریه </w:t>
      </w:r>
      <w:hyperlink r:id="rId14" w:history="1">
        <w:r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علوم انسانی</w:t>
        </w:r>
      </w:hyperlink>
      <w:r w:rsidRPr="00CE08BF">
        <w:rPr>
          <w:rFonts w:cs="B Nazanin" w:hint="cs"/>
          <w:sz w:val="26"/>
          <w:szCs w:val="26"/>
          <w:rtl/>
        </w:rPr>
        <w:t xml:space="preserve"> </w:t>
      </w:r>
      <w:hyperlink r:id="rId15" w:history="1">
        <w:r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منبر</w:t>
        </w:r>
      </w:hyperlink>
      <w:r w:rsidRPr="00CE08BF">
        <w:rPr>
          <w:rFonts w:cs="B Nazanin" w:hint="cs"/>
          <w:sz w:val="26"/>
          <w:szCs w:val="26"/>
          <w:rtl/>
        </w:rPr>
        <w:t xml:space="preserve">، </w:t>
      </w:r>
      <w:hyperlink r:id="rId16" w:history="1">
        <w:r w:rsidRPr="00CE08BF">
          <w:rPr>
            <w:rStyle w:val="Hyperlink"/>
            <w:rFonts w:cs="B Nazanin" w:hint="cs"/>
            <w:color w:val="auto"/>
            <w:sz w:val="26"/>
            <w:szCs w:val="26"/>
            <w:u w:val="none"/>
            <w:rtl/>
          </w:rPr>
          <w:t>پاییز 1390، شماره 1</w:t>
        </w:r>
      </w:hyperlink>
      <w:r w:rsidRPr="00CE08BF">
        <w:rPr>
          <w:rFonts w:cs="B Nazanin" w:hint="cs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صادقي، عبدالمجيد،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مخاطب</w:t>
      </w:r>
      <w:r w:rsidR="00310E80"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شناسي،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مركز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تحقيقات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نمايندگي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فقيه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سپاه،</w:t>
      </w:r>
      <w:r w:rsidRPr="00CE08BF">
        <w:rPr>
          <w:rFonts w:cs="B Nazanin"/>
          <w:sz w:val="26"/>
          <w:szCs w:val="26"/>
          <w:rtl/>
        </w:rPr>
        <w:t xml:space="preserve"> 1380</w:t>
      </w:r>
      <w:r w:rsidR="0099450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  <w:lang w:val="en-US" w:bidi="fa-IR"/>
        </w:rPr>
      </w:pPr>
      <w:r w:rsidRPr="00CE08BF">
        <w:rPr>
          <w:rFonts w:cs="B Nazanin" w:hint="cs"/>
          <w:sz w:val="26"/>
          <w:szCs w:val="26"/>
          <w:rtl/>
          <w:lang w:val="en-US" w:bidi="fa-IR"/>
        </w:rPr>
        <w:t>الطبرسي، فضل</w:t>
      </w:r>
      <w:r w:rsidRPr="00CE08BF">
        <w:rPr>
          <w:rFonts w:cs="B Nazanin" w:hint="cs"/>
          <w:sz w:val="26"/>
          <w:szCs w:val="26"/>
          <w:rtl/>
          <w:lang w:val="en-US" w:bidi="fa-IR"/>
        </w:rPr>
        <w:softHyphen/>
        <w:t>بن</w:t>
      </w:r>
      <w:r w:rsidRPr="00CE08BF">
        <w:rPr>
          <w:rFonts w:cs="B Nazanin" w:hint="cs"/>
          <w:sz w:val="26"/>
          <w:szCs w:val="26"/>
          <w:rtl/>
          <w:lang w:val="en-US" w:bidi="fa-IR"/>
        </w:rPr>
        <w:softHyphen/>
        <w:t xml:space="preserve"> علي، مجمع </w:t>
      </w:r>
      <w:r w:rsidR="006E6C48" w:rsidRPr="00CE08BF">
        <w:rPr>
          <w:rFonts w:cs="B Nazanin" w:hint="cs"/>
          <w:sz w:val="26"/>
          <w:szCs w:val="26"/>
          <w:rtl/>
          <w:lang w:val="en-US" w:bidi="fa-IR"/>
        </w:rPr>
        <w:t>البيان</w:t>
      </w:r>
      <w:r w:rsidRPr="00CE08BF">
        <w:rPr>
          <w:rFonts w:cs="B Nazanin" w:hint="cs"/>
          <w:sz w:val="26"/>
          <w:szCs w:val="26"/>
          <w:rtl/>
          <w:lang w:val="en-US" w:bidi="fa-IR"/>
        </w:rPr>
        <w:t>، بيروت، د</w:t>
      </w:r>
      <w:r w:rsidR="00A92D8A" w:rsidRPr="00CE08BF">
        <w:rPr>
          <w:rFonts w:cs="B Nazanin" w:hint="cs"/>
          <w:sz w:val="26"/>
          <w:szCs w:val="26"/>
          <w:rtl/>
          <w:lang w:val="en-US" w:bidi="fa-IR"/>
        </w:rPr>
        <w:t>ا</w:t>
      </w:r>
      <w:r w:rsidRPr="00CE08BF">
        <w:rPr>
          <w:rFonts w:cs="B Nazanin" w:hint="cs"/>
          <w:sz w:val="26"/>
          <w:szCs w:val="26"/>
          <w:rtl/>
          <w:lang w:val="en-US" w:bidi="fa-IR"/>
        </w:rPr>
        <w:t>رالاحياء التراث العربي، 1379</w:t>
      </w:r>
      <w:r w:rsidR="0099450D" w:rsidRPr="00CE08BF">
        <w:rPr>
          <w:rFonts w:cs="B Nazanin" w:hint="cs"/>
          <w:sz w:val="26"/>
          <w:szCs w:val="26"/>
          <w:rtl/>
          <w:lang w:val="en-US" w:bidi="fa-IR"/>
        </w:rPr>
        <w:t>ش</w:t>
      </w:r>
      <w:r w:rsidRPr="00CE08BF">
        <w:rPr>
          <w:rFonts w:cs="B Nazanin" w:hint="cs"/>
          <w:sz w:val="26"/>
          <w:szCs w:val="26"/>
          <w:rtl/>
          <w:lang w:val="en-US" w:bidi="fa-IR"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عابدي،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رحمت، درسنامه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آموزش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مهارت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كلاس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داري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بين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المللي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المصطفي،</w:t>
      </w:r>
      <w:r w:rsidRPr="00CE08BF">
        <w:rPr>
          <w:rFonts w:cs="B Nazanin"/>
          <w:sz w:val="26"/>
          <w:szCs w:val="26"/>
          <w:rtl/>
        </w:rPr>
        <w:t xml:space="preserve"> 1388</w:t>
      </w:r>
      <w:r w:rsidR="0099450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 العاملي الجبعي، زين</w:t>
      </w:r>
      <w:r w:rsidRPr="00CE08BF">
        <w:rPr>
          <w:rFonts w:cs="B Nazanin" w:hint="cs"/>
          <w:sz w:val="26"/>
          <w:szCs w:val="26"/>
          <w:rtl/>
        </w:rPr>
        <w:softHyphen/>
        <w:t>الدين علي</w:t>
      </w:r>
      <w:r w:rsidRPr="00CE08BF">
        <w:rPr>
          <w:rFonts w:cs="B Nazanin" w:hint="cs"/>
          <w:sz w:val="26"/>
          <w:szCs w:val="26"/>
          <w:rtl/>
        </w:rPr>
        <w:softHyphen/>
        <w:t>بن احمد (شهيد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ثاني)،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منيه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المريد</w:t>
      </w:r>
      <w:r w:rsidRPr="00CE08BF">
        <w:rPr>
          <w:rFonts w:cs="B Nazanin"/>
          <w:sz w:val="26"/>
          <w:szCs w:val="26"/>
          <w:rtl/>
        </w:rPr>
        <w:t>(</w:t>
      </w:r>
      <w:r w:rsidRPr="00CE08BF">
        <w:rPr>
          <w:rFonts w:cs="B Nazanin" w:hint="cs"/>
          <w:sz w:val="26"/>
          <w:szCs w:val="26"/>
          <w:rtl/>
        </w:rPr>
        <w:t>آداب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تعليم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تعلم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</w:t>
      </w:r>
      <w:r w:rsidRPr="00CE08BF">
        <w:rPr>
          <w:rFonts w:cs="B Nazanin"/>
          <w:sz w:val="26"/>
          <w:szCs w:val="26"/>
          <w:rtl/>
        </w:rPr>
        <w:t>)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ترجمه: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محمدباقر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ساعدي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خراساني،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جا،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="00882456"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 xml:space="preserve">. 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  <w:lang w:val="en-US" w:bidi="fa-IR"/>
        </w:rPr>
      </w:pPr>
      <w:r w:rsidRPr="00CE08BF">
        <w:rPr>
          <w:rFonts w:cs="B Nazanin" w:hint="cs"/>
          <w:sz w:val="26"/>
          <w:szCs w:val="26"/>
          <w:rtl/>
          <w:lang w:val="en-US" w:bidi="fa-IR"/>
        </w:rPr>
        <w:t>العاملي، شيخ الحر، وسائل الشيعه، بيروت، مكتبه الاسلاميه، 1403</w:t>
      </w:r>
      <w:r w:rsidR="00882456" w:rsidRPr="00CE08BF">
        <w:rPr>
          <w:rFonts w:cs="B Nazanin" w:hint="cs"/>
          <w:sz w:val="26"/>
          <w:szCs w:val="26"/>
          <w:rtl/>
          <w:lang w:val="en-US" w:bidi="fa-IR"/>
        </w:rPr>
        <w:t>ق</w:t>
      </w:r>
      <w:r w:rsidRPr="00CE08BF">
        <w:rPr>
          <w:rFonts w:cs="B Nazanin" w:hint="cs"/>
          <w:sz w:val="26"/>
          <w:szCs w:val="26"/>
          <w:rtl/>
          <w:lang w:val="en-US" w:bidi="fa-IR"/>
        </w:rPr>
        <w:t>.</w:t>
      </w:r>
    </w:p>
    <w:p w:rsidR="00295ABD" w:rsidRPr="00CE08BF" w:rsidRDefault="00295ABD" w:rsidP="00D336F4">
      <w:pPr>
        <w:pStyle w:val="FootnoteText"/>
        <w:numPr>
          <w:ilvl w:val="0"/>
          <w:numId w:val="27"/>
        </w:numPr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eastAsia"/>
          <w:spacing w:val="-4"/>
          <w:sz w:val="26"/>
          <w:szCs w:val="26"/>
          <w:rtl/>
        </w:rPr>
        <w:t>فاطمي،</w:t>
      </w:r>
      <w:r w:rsidRPr="00CE08BF">
        <w:rPr>
          <w:rFonts w:cs="B Nazanin" w:hint="cs"/>
          <w:spacing w:val="-4"/>
          <w:sz w:val="26"/>
          <w:szCs w:val="26"/>
          <w:rtl/>
          <w:lang w:bidi="ar-SA"/>
        </w:rPr>
        <w:t>محسن،</w:t>
      </w:r>
      <w:r w:rsidRPr="00CE08BF">
        <w:rPr>
          <w:rFonts w:cs="B Nazanin" w:hint="eastAsia"/>
          <w:spacing w:val="-4"/>
          <w:sz w:val="26"/>
          <w:szCs w:val="26"/>
          <w:rtl/>
        </w:rPr>
        <w:t>خبرگزاري</w:t>
      </w:r>
      <w:r w:rsidR="007E1C62" w:rsidRPr="00CE08BF">
        <w:rPr>
          <w:rFonts w:cs="B Nazanin" w:hint="cs"/>
          <w:spacing w:val="-4"/>
          <w:sz w:val="26"/>
          <w:szCs w:val="26"/>
          <w:rtl/>
        </w:rPr>
        <w:softHyphen/>
      </w:r>
      <w:r w:rsidRPr="00CE08BF">
        <w:rPr>
          <w:rFonts w:cs="B Nazanin" w:hint="eastAsia"/>
          <w:spacing w:val="-4"/>
          <w:sz w:val="26"/>
          <w:szCs w:val="26"/>
          <w:rtl/>
        </w:rPr>
        <w:t>فارس</w:t>
      </w:r>
      <w:r w:rsidR="007E1C62" w:rsidRPr="00CE08BF">
        <w:rPr>
          <w:rFonts w:cs="B Nazanin" w:hint="cs"/>
          <w:spacing w:val="-4"/>
          <w:sz w:val="26"/>
          <w:szCs w:val="26"/>
          <w:rtl/>
        </w:rPr>
        <w:t>،</w:t>
      </w:r>
      <w:r w:rsidR="007E1C62" w:rsidRPr="00CE08BF">
        <w:rPr>
          <w:rFonts w:ascii="Times" w:hAnsi="Times" w:cs="B Nazanin"/>
          <w:sz w:val="26"/>
          <w:szCs w:val="26"/>
        </w:rPr>
        <w:t xml:space="preserve"> http://www.farsnews.com/newstext.php?nn=8705211443</w:t>
      </w:r>
      <w:r w:rsidR="00EF4612" w:rsidRPr="00CE08BF">
        <w:rPr>
          <w:rFonts w:cs="B Nazanin"/>
          <w:sz w:val="26"/>
          <w:szCs w:val="26"/>
          <w:rtl/>
        </w:rPr>
        <w:t xml:space="preserve">       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قائمي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نيا،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محمدرضا،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روش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تربيتي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تذكر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كريم،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فصلنامه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تربيت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بهار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تابستان</w:t>
      </w:r>
      <w:r w:rsidRPr="00CE08BF">
        <w:rPr>
          <w:rFonts w:cs="B Nazanin"/>
          <w:sz w:val="26"/>
          <w:szCs w:val="26"/>
          <w:rtl/>
        </w:rPr>
        <w:t xml:space="preserve"> 1387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8A248F" w:rsidRPr="00CE08BF" w:rsidRDefault="008A248F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 xml:space="preserve">كربلايي، شيخ جواد، انوارالساطعه في شرح الزياره الجامعه، </w:t>
      </w:r>
      <w:r w:rsidR="00310E80" w:rsidRPr="00CE08BF">
        <w:rPr>
          <w:rFonts w:cs="B Nazanin" w:hint="cs"/>
          <w:sz w:val="26"/>
          <w:szCs w:val="26"/>
          <w:rtl/>
        </w:rPr>
        <w:t>تهران،</w:t>
      </w:r>
      <w:r w:rsidRPr="00CE08BF">
        <w:rPr>
          <w:rFonts w:cs="B Nazanin" w:hint="cs"/>
          <w:sz w:val="26"/>
          <w:szCs w:val="26"/>
          <w:rtl/>
        </w:rPr>
        <w:t>مؤسسه فرهنگي د</w:t>
      </w:r>
      <w:r w:rsidR="00882456" w:rsidRPr="00CE08BF">
        <w:rPr>
          <w:rFonts w:cs="B Nazanin" w:hint="cs"/>
          <w:sz w:val="26"/>
          <w:szCs w:val="26"/>
          <w:rtl/>
        </w:rPr>
        <w:t>ا</w:t>
      </w:r>
      <w:r w:rsidRPr="00CE08BF">
        <w:rPr>
          <w:rFonts w:cs="B Nazanin" w:hint="cs"/>
          <w:sz w:val="26"/>
          <w:szCs w:val="26"/>
          <w:rtl/>
        </w:rPr>
        <w:t>رالحديث، 1370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 w:hint="cs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كليني، ابوجعفر محمد</w:t>
      </w:r>
      <w:r w:rsidRPr="00CE08BF">
        <w:rPr>
          <w:rFonts w:cs="B Nazanin" w:hint="cs"/>
          <w:sz w:val="26"/>
          <w:szCs w:val="26"/>
          <w:rtl/>
        </w:rPr>
        <w:softHyphen/>
        <w:t>بن</w:t>
      </w:r>
      <w:r w:rsidRPr="00CE08BF">
        <w:rPr>
          <w:rFonts w:cs="B Nazanin" w:hint="cs"/>
          <w:sz w:val="26"/>
          <w:szCs w:val="26"/>
          <w:rtl/>
        </w:rPr>
        <w:softHyphen/>
        <w:t>يعقوب،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اصول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كافي،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ترجمه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شرح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جواد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مصطفوي،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تهران،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چهارده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معصوم،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تا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مجلسي،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محمدباقر، بحارالانوار،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بيروت،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دارالاضوا،</w:t>
      </w:r>
      <w:r w:rsidRPr="00CE08BF">
        <w:rPr>
          <w:rFonts w:cs="B Nazanin"/>
          <w:sz w:val="26"/>
          <w:szCs w:val="26"/>
          <w:rtl/>
        </w:rPr>
        <w:t xml:space="preserve"> 1413</w:t>
      </w:r>
      <w:r w:rsidR="00882456" w:rsidRPr="00CE08BF">
        <w:rPr>
          <w:rFonts w:cs="B Nazanin" w:hint="cs"/>
          <w:sz w:val="26"/>
          <w:szCs w:val="26"/>
          <w:rtl/>
        </w:rPr>
        <w:t>ق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محمدي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ري</w:t>
      </w:r>
      <w:r w:rsidR="00310E80" w:rsidRPr="00CE08BF">
        <w:rPr>
          <w:rFonts w:cs="B Nazanin" w:hint="cs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شهري، محمد،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تبليغ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پايه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قرآن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حديث،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882456" w:rsidRPr="00CE08BF">
        <w:rPr>
          <w:rFonts w:cs="B Nazanin" w:hint="cs"/>
          <w:sz w:val="26"/>
          <w:szCs w:val="26"/>
          <w:rtl/>
        </w:rPr>
        <w:t>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چهارم،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سازمان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چاپ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نشر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د</w:t>
      </w:r>
      <w:r w:rsidR="00882456" w:rsidRPr="00CE08BF">
        <w:rPr>
          <w:rFonts w:cs="B Nazanin" w:hint="cs"/>
          <w:sz w:val="26"/>
          <w:szCs w:val="26"/>
          <w:rtl/>
        </w:rPr>
        <w:t>ا</w:t>
      </w:r>
      <w:r w:rsidRPr="00CE08BF">
        <w:rPr>
          <w:rFonts w:cs="B Nazanin" w:hint="cs"/>
          <w:sz w:val="26"/>
          <w:szCs w:val="26"/>
          <w:rtl/>
        </w:rPr>
        <w:t>رالحديث،</w:t>
      </w:r>
      <w:r w:rsidRPr="00CE08BF">
        <w:rPr>
          <w:rFonts w:cs="B Nazanin"/>
          <w:sz w:val="26"/>
          <w:szCs w:val="26"/>
          <w:rtl/>
        </w:rPr>
        <w:t xml:space="preserve"> 1387</w:t>
      </w:r>
      <w:r w:rsidR="00882456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محمدي، محسن،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مسجد،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مركز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پژوهش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هاي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صدا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سيما،</w:t>
      </w:r>
      <w:r w:rsidR="00EF4612"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/>
          <w:sz w:val="26"/>
          <w:szCs w:val="26"/>
          <w:rtl/>
        </w:rPr>
        <w:t>1383</w:t>
      </w:r>
      <w:r w:rsidR="00882456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مطهري،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مرتضي، حماسه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حسيني،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صدرا،</w:t>
      </w:r>
      <w:r w:rsidRPr="00CE08BF">
        <w:rPr>
          <w:rFonts w:cs="B Nazanin"/>
          <w:sz w:val="26"/>
          <w:szCs w:val="26"/>
          <w:rtl/>
        </w:rPr>
        <w:t xml:space="preserve"> 1377</w:t>
      </w:r>
      <w:r w:rsidR="00882456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مطهري، مرتضي،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ختم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نبوت،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صدرا،</w:t>
      </w:r>
      <w:r w:rsidRPr="00CE08BF">
        <w:rPr>
          <w:rFonts w:cs="B Nazanin"/>
          <w:sz w:val="26"/>
          <w:szCs w:val="26"/>
          <w:rtl/>
        </w:rPr>
        <w:t xml:space="preserve"> 1361</w:t>
      </w:r>
      <w:r w:rsidR="004A06AD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295ABD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مظفري، آيت،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مباني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بصيرت،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مجله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حكومت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اسلامي،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سال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پانزدهم،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شماره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اول،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بهار</w:t>
      </w:r>
      <w:r w:rsidRPr="00CE08BF">
        <w:rPr>
          <w:rFonts w:cs="B Nazanin"/>
          <w:sz w:val="26"/>
          <w:szCs w:val="26"/>
          <w:rtl/>
        </w:rPr>
        <w:t xml:space="preserve"> 89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D336F4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معين، محمد، فرهنگ فارسي معين(يك جلدي)، انتشارات معين، 1387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 w:hint="cs"/>
          <w:sz w:val="26"/>
          <w:szCs w:val="26"/>
          <w:rtl/>
        </w:rPr>
        <w:t>.</w:t>
      </w:r>
    </w:p>
    <w:p w:rsidR="00D336F4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نراقي، ملا احمد،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معراج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السعاده،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قائم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محمد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310E80" w:rsidRPr="00CE08BF">
        <w:rPr>
          <w:rFonts w:cs="B Nazanin" w:hint="cs"/>
          <w:sz w:val="26"/>
          <w:szCs w:val="26"/>
          <w:rtl/>
        </w:rPr>
        <w:t>(ص)</w:t>
      </w:r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1387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D336F4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  <w:lang w:val="en-US" w:bidi="fa-IR"/>
        </w:rPr>
        <w:t>نرم</w:t>
      </w:r>
      <w:r w:rsidRPr="00CE08BF">
        <w:rPr>
          <w:rFonts w:cs="B Nazanin" w:hint="cs"/>
          <w:sz w:val="26"/>
          <w:szCs w:val="26"/>
          <w:rtl/>
          <w:lang w:val="en-US" w:bidi="fa-IR"/>
        </w:rPr>
        <w:softHyphen/>
        <w:t>افزار حديث ولايت، ويرايش دوم.</w:t>
      </w:r>
    </w:p>
    <w:p w:rsidR="00D336F4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</w:rPr>
      </w:pPr>
      <w:r w:rsidRPr="00CE08BF">
        <w:rPr>
          <w:rFonts w:cs="B Nazanin" w:hint="cs"/>
          <w:sz w:val="26"/>
          <w:szCs w:val="26"/>
          <w:rtl/>
        </w:rPr>
        <w:t>نوري،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ميرزا حسين، مستدرك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الوسايل،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قم،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موسسه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آل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البيت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لاحياء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التراث،</w:t>
      </w:r>
      <w:r w:rsidRPr="00CE08BF">
        <w:rPr>
          <w:rFonts w:cs="B Nazanin"/>
          <w:sz w:val="26"/>
          <w:szCs w:val="26"/>
          <w:rtl/>
        </w:rPr>
        <w:t xml:space="preserve"> 1408</w:t>
      </w:r>
      <w:r w:rsidR="006E71DE" w:rsidRPr="00CE08BF">
        <w:rPr>
          <w:rFonts w:cs="B Nazanin" w:hint="cs"/>
          <w:sz w:val="26"/>
          <w:szCs w:val="26"/>
          <w:rtl/>
        </w:rPr>
        <w:t>ق</w:t>
      </w:r>
      <w:r w:rsidRPr="00CE08BF">
        <w:rPr>
          <w:rFonts w:cs="B Nazanin"/>
          <w:sz w:val="26"/>
          <w:szCs w:val="26"/>
          <w:rtl/>
        </w:rPr>
        <w:t>.</w:t>
      </w:r>
      <w:bookmarkStart w:id="20" w:name="OLE_LINK53"/>
      <w:bookmarkStart w:id="21" w:name="OLE_LINK54"/>
    </w:p>
    <w:p w:rsidR="00710521" w:rsidRPr="00CE08BF" w:rsidRDefault="00295ABD" w:rsidP="00D336F4">
      <w:pPr>
        <w:numPr>
          <w:ilvl w:val="0"/>
          <w:numId w:val="27"/>
        </w:numPr>
        <w:bidi/>
        <w:spacing w:after="120" w:line="20" w:lineRule="atLeast"/>
        <w:ind w:left="0" w:firstLine="284"/>
        <w:jc w:val="both"/>
        <w:rPr>
          <w:rFonts w:cs="B Nazanin"/>
          <w:sz w:val="26"/>
          <w:szCs w:val="26"/>
          <w:rtl/>
        </w:rPr>
      </w:pPr>
      <w:r w:rsidRPr="00CE08BF">
        <w:rPr>
          <w:rFonts w:cs="B Nazanin" w:hint="cs"/>
          <w:sz w:val="26"/>
          <w:szCs w:val="26"/>
          <w:rtl/>
        </w:rPr>
        <w:t>هويزي، شيخ عبد علي</w:t>
      </w:r>
      <w:r w:rsidRPr="00CE08BF">
        <w:rPr>
          <w:rFonts w:cs="B Nazanin" w:hint="cs"/>
          <w:sz w:val="26"/>
          <w:szCs w:val="26"/>
          <w:rtl/>
        </w:rPr>
        <w:softHyphen/>
        <w:t>بن</w:t>
      </w:r>
      <w:r w:rsidRPr="00CE08BF">
        <w:rPr>
          <w:rFonts w:cs="B Nazanin" w:hint="cs"/>
          <w:sz w:val="26"/>
          <w:szCs w:val="26"/>
          <w:rtl/>
        </w:rPr>
        <w:softHyphen/>
        <w:t xml:space="preserve"> جمعه،</w:t>
      </w:r>
      <w:r w:rsidR="00EF4612" w:rsidRPr="00CE08BF">
        <w:rPr>
          <w:rFonts w:cs="B Nazanin" w:hint="cs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تفسير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نورالثقلين</w:t>
      </w:r>
      <w:bookmarkEnd w:id="20"/>
      <w:bookmarkEnd w:id="21"/>
      <w:r w:rsidRPr="00CE08BF">
        <w:rPr>
          <w:rFonts w:cs="B Nazanin" w:hint="cs"/>
          <w:sz w:val="26"/>
          <w:szCs w:val="26"/>
          <w:rtl/>
        </w:rPr>
        <w:t>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تصحيح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و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تعليق</w:t>
      </w:r>
      <w:r w:rsidRPr="00CE08BF">
        <w:rPr>
          <w:rFonts w:cs="B Nazanin"/>
          <w:sz w:val="26"/>
          <w:szCs w:val="26"/>
          <w:rtl/>
        </w:rPr>
        <w:t xml:space="preserve">: </w:t>
      </w:r>
      <w:r w:rsidRPr="00CE08BF">
        <w:rPr>
          <w:rFonts w:cs="B Nazanin" w:hint="cs"/>
          <w:sz w:val="26"/>
          <w:szCs w:val="26"/>
          <w:rtl/>
        </w:rPr>
        <w:t>سيدهاشم</w:t>
      </w:r>
      <w:r w:rsidRPr="00CE08BF">
        <w:rPr>
          <w:rFonts w:cs="B Nazanin"/>
          <w:sz w:val="26"/>
          <w:szCs w:val="26"/>
          <w:rtl/>
        </w:rPr>
        <w:t xml:space="preserve"> </w:t>
      </w:r>
      <w:r w:rsidR="00310E80" w:rsidRPr="00CE08BF">
        <w:rPr>
          <w:rFonts w:cs="B Nazanin" w:hint="cs"/>
          <w:sz w:val="26"/>
          <w:szCs w:val="26"/>
          <w:rtl/>
        </w:rPr>
        <w:t>ر</w:t>
      </w:r>
      <w:r w:rsidRPr="00CE08BF">
        <w:rPr>
          <w:rFonts w:cs="B Nazanin" w:hint="cs"/>
          <w:sz w:val="26"/>
          <w:szCs w:val="26"/>
          <w:rtl/>
        </w:rPr>
        <w:t>سولي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محلاتي،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بي</w:t>
      </w:r>
      <w:r w:rsidRPr="00CE08BF">
        <w:rPr>
          <w:rFonts w:cs="B Nazanin"/>
          <w:sz w:val="26"/>
          <w:szCs w:val="26"/>
          <w:rtl/>
        </w:rPr>
        <w:softHyphen/>
      </w:r>
      <w:r w:rsidRPr="00CE08BF">
        <w:rPr>
          <w:rFonts w:cs="B Nazanin" w:hint="cs"/>
          <w:sz w:val="26"/>
          <w:szCs w:val="26"/>
          <w:rtl/>
        </w:rPr>
        <w:t>جا،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انتشارات</w:t>
      </w:r>
      <w:r w:rsidRPr="00CE08BF">
        <w:rPr>
          <w:rFonts w:cs="B Nazanin"/>
          <w:sz w:val="26"/>
          <w:szCs w:val="26"/>
          <w:rtl/>
        </w:rPr>
        <w:t xml:space="preserve"> </w:t>
      </w:r>
      <w:r w:rsidRPr="00CE08BF">
        <w:rPr>
          <w:rFonts w:cs="B Nazanin" w:hint="cs"/>
          <w:sz w:val="26"/>
          <w:szCs w:val="26"/>
          <w:rtl/>
        </w:rPr>
        <w:t>علميه،</w:t>
      </w:r>
      <w:r w:rsidRPr="00CE08BF">
        <w:rPr>
          <w:rFonts w:cs="B Nazanin"/>
          <w:sz w:val="26"/>
          <w:szCs w:val="26"/>
          <w:rtl/>
        </w:rPr>
        <w:t xml:space="preserve"> 1383</w:t>
      </w:r>
      <w:r w:rsidR="006E71DE" w:rsidRPr="00CE08BF">
        <w:rPr>
          <w:rFonts w:cs="B Nazanin" w:hint="cs"/>
          <w:sz w:val="26"/>
          <w:szCs w:val="26"/>
          <w:rtl/>
        </w:rPr>
        <w:t>ش</w:t>
      </w:r>
      <w:r w:rsidRPr="00CE08BF">
        <w:rPr>
          <w:rFonts w:cs="B Nazanin"/>
          <w:sz w:val="26"/>
          <w:szCs w:val="26"/>
          <w:rtl/>
        </w:rPr>
        <w:t>.</w:t>
      </w:r>
    </w:p>
    <w:p w:rsidR="00073EA3" w:rsidRPr="00CE08BF" w:rsidRDefault="00073EA3" w:rsidP="0071052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sectPr w:rsidR="00073EA3" w:rsidRPr="00CE08BF" w:rsidSect="007E1C62">
      <w:footerReference w:type="default" r:id="rId17"/>
      <w:footnotePr>
        <w:numRestart w:val="eachPage"/>
      </w:footnotePr>
      <w:endnotePr>
        <w:numFmt w:val="decimal"/>
      </w:endnotePr>
      <w:pgSz w:w="11907" w:h="16840" w:code="9"/>
      <w:pgMar w:top="1134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6E" w:rsidRPr="00D37F46" w:rsidRDefault="0056136E" w:rsidP="00D37F46">
      <w:pPr>
        <w:pStyle w:val="Footer"/>
      </w:pPr>
    </w:p>
  </w:endnote>
  <w:endnote w:type="continuationSeparator" w:id="0">
    <w:p w:rsidR="0056136E" w:rsidRPr="00D37F46" w:rsidRDefault="0056136E" w:rsidP="00D37F46">
      <w:pPr>
        <w:pStyle w:val="Footer"/>
      </w:pPr>
    </w:p>
  </w:endnote>
  <w:endnote w:id="1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">
    <w:p w:rsidR="002736A2" w:rsidRPr="00D37F46" w:rsidRDefault="002736A2" w:rsidP="00D37F46">
      <w:pPr>
        <w:bidi/>
        <w:spacing w:after="0" w:line="24" w:lineRule="auto"/>
        <w:rPr>
          <w:rFonts w:cs="B Zar"/>
          <w:sz w:val="2"/>
          <w:szCs w:val="2"/>
        </w:rPr>
      </w:pPr>
    </w:p>
    <w:p w:rsidR="002736A2" w:rsidRPr="00D37F46" w:rsidRDefault="002736A2" w:rsidP="00D37F46">
      <w:pPr>
        <w:bidi/>
        <w:spacing w:after="0" w:line="24" w:lineRule="auto"/>
        <w:ind w:left="720"/>
        <w:rPr>
          <w:sz w:val="2"/>
          <w:szCs w:val="2"/>
        </w:rPr>
      </w:pPr>
    </w:p>
  </w:endnote>
  <w:endnote w:id="4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5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6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7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8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9">
    <w:p w:rsidR="002736A2" w:rsidRPr="00D37F46" w:rsidRDefault="002736A2" w:rsidP="00D37F46">
      <w:pPr>
        <w:pStyle w:val="EndnoteText"/>
        <w:bidi/>
        <w:spacing w:after="0" w:line="24" w:lineRule="auto"/>
        <w:rPr>
          <w:rFonts w:cs="B Zar"/>
          <w:sz w:val="2"/>
          <w:szCs w:val="2"/>
        </w:rPr>
      </w:pPr>
    </w:p>
    <w:p w:rsidR="002736A2" w:rsidRPr="00D37F46" w:rsidRDefault="002736A2" w:rsidP="00D37F46">
      <w:pPr>
        <w:pStyle w:val="EndnoteText"/>
        <w:bidi/>
        <w:spacing w:after="0" w:line="24" w:lineRule="auto"/>
        <w:ind w:left="720"/>
        <w:rPr>
          <w:sz w:val="2"/>
          <w:szCs w:val="2"/>
        </w:rPr>
      </w:pPr>
    </w:p>
  </w:endnote>
  <w:endnote w:id="10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1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2">
    <w:p w:rsidR="002736A2" w:rsidRPr="00D37F46" w:rsidRDefault="002736A2" w:rsidP="00D37F46">
      <w:pPr>
        <w:pStyle w:val="nt9"/>
        <w:shd w:val="clear" w:color="auto" w:fill="FFFFFF"/>
        <w:bidi/>
        <w:spacing w:before="0" w:beforeAutospacing="0" w:after="0" w:afterAutospacing="0" w:line="24" w:lineRule="auto"/>
        <w:rPr>
          <w:sz w:val="2"/>
          <w:szCs w:val="2"/>
          <w:lang w:bidi="fa-IR"/>
        </w:rPr>
      </w:pPr>
    </w:p>
  </w:endnote>
  <w:endnote w:id="13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4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5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6">
    <w:p w:rsidR="002736A2" w:rsidRPr="00D37F46" w:rsidRDefault="002736A2" w:rsidP="00D37F46">
      <w:pPr>
        <w:bidi/>
        <w:spacing w:after="0" w:line="24" w:lineRule="auto"/>
        <w:rPr>
          <w:sz w:val="2"/>
          <w:szCs w:val="2"/>
        </w:rPr>
      </w:pPr>
    </w:p>
  </w:endnote>
  <w:endnote w:id="17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  <w:lang w:val="en-US" w:bidi="fa-IR"/>
        </w:rPr>
      </w:pPr>
    </w:p>
  </w:endnote>
  <w:endnote w:id="18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19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0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1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2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3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4">
    <w:p w:rsidR="002736A2" w:rsidRPr="00D37F46" w:rsidRDefault="002736A2" w:rsidP="00D37F46">
      <w:pPr>
        <w:pStyle w:val="EndnoteText"/>
        <w:bidi/>
        <w:spacing w:after="0" w:line="24" w:lineRule="auto"/>
        <w:rPr>
          <w:rFonts w:cs="B Zar"/>
          <w:sz w:val="2"/>
          <w:szCs w:val="2"/>
        </w:rPr>
      </w:pPr>
    </w:p>
    <w:p w:rsidR="002736A2" w:rsidRPr="00D37F46" w:rsidRDefault="002736A2" w:rsidP="00D37F46">
      <w:pPr>
        <w:pStyle w:val="EndnoteText"/>
        <w:bidi/>
        <w:spacing w:after="0" w:line="24" w:lineRule="auto"/>
        <w:ind w:left="720"/>
        <w:rPr>
          <w:sz w:val="2"/>
          <w:szCs w:val="2"/>
        </w:rPr>
      </w:pPr>
    </w:p>
  </w:endnote>
  <w:endnote w:id="25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6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7">
    <w:p w:rsidR="002736A2" w:rsidRPr="00D37F46" w:rsidRDefault="002736A2" w:rsidP="00D37F46">
      <w:pPr>
        <w:pStyle w:val="EndnoteText"/>
        <w:bidi/>
        <w:spacing w:after="0" w:line="24" w:lineRule="auto"/>
        <w:rPr>
          <w:rFonts w:cs="B Zar"/>
          <w:sz w:val="2"/>
          <w:szCs w:val="2"/>
        </w:rPr>
      </w:pPr>
    </w:p>
  </w:endnote>
  <w:endnote w:id="28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29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0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1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2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3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4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5">
    <w:p w:rsidR="002736A2" w:rsidRPr="00D37F46" w:rsidRDefault="002736A2" w:rsidP="00D37F46">
      <w:pPr>
        <w:shd w:val="clear" w:color="auto" w:fill="FFFFFF"/>
        <w:bidi/>
        <w:spacing w:after="0" w:line="24" w:lineRule="auto"/>
        <w:rPr>
          <w:sz w:val="2"/>
          <w:szCs w:val="2"/>
        </w:rPr>
      </w:pPr>
    </w:p>
  </w:endnote>
  <w:endnote w:id="36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  <w:lang w:bidi="fa-IR"/>
        </w:rPr>
      </w:pPr>
    </w:p>
  </w:endnote>
  <w:endnote w:id="37">
    <w:p w:rsidR="002736A2" w:rsidRPr="00D37F46" w:rsidRDefault="002736A2" w:rsidP="00D37F46">
      <w:pPr>
        <w:shd w:val="clear" w:color="auto" w:fill="FFFFFF"/>
        <w:bidi/>
        <w:spacing w:after="0" w:line="24" w:lineRule="auto"/>
        <w:rPr>
          <w:sz w:val="2"/>
          <w:szCs w:val="2"/>
        </w:rPr>
      </w:pPr>
    </w:p>
  </w:endnote>
  <w:endnote w:id="38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39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0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1">
    <w:p w:rsidR="002736A2" w:rsidRPr="00D37F46" w:rsidRDefault="002736A2" w:rsidP="00D37F46">
      <w:pPr>
        <w:pStyle w:val="EndnoteText"/>
        <w:bidi/>
        <w:spacing w:after="0" w:line="24" w:lineRule="auto"/>
        <w:rPr>
          <w:rFonts w:cs="B Zar"/>
          <w:sz w:val="2"/>
          <w:szCs w:val="2"/>
          <w:rtl/>
        </w:rPr>
      </w:pPr>
    </w:p>
    <w:p w:rsidR="002736A2" w:rsidRPr="00D37F46" w:rsidRDefault="002736A2" w:rsidP="00D37F46">
      <w:pPr>
        <w:pStyle w:val="EndnoteText"/>
        <w:bidi/>
        <w:spacing w:after="0" w:line="24" w:lineRule="auto"/>
        <w:ind w:left="720"/>
        <w:rPr>
          <w:sz w:val="2"/>
          <w:szCs w:val="2"/>
        </w:rPr>
      </w:pPr>
    </w:p>
  </w:endnote>
  <w:endnote w:id="42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3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4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5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6">
    <w:p w:rsidR="002736A2" w:rsidRPr="00D37F46" w:rsidRDefault="002736A2" w:rsidP="00D37F46">
      <w:pPr>
        <w:bidi/>
        <w:spacing w:after="0" w:line="24" w:lineRule="auto"/>
        <w:rPr>
          <w:sz w:val="2"/>
          <w:szCs w:val="2"/>
        </w:rPr>
      </w:pPr>
    </w:p>
  </w:endnote>
  <w:endnote w:id="47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8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49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  <w:endnote w:id="50">
    <w:p w:rsidR="002736A2" w:rsidRPr="00D37F46" w:rsidRDefault="002736A2" w:rsidP="00D37F46">
      <w:pPr>
        <w:pStyle w:val="EndnoteText"/>
        <w:bidi/>
        <w:spacing w:after="0" w:line="24" w:lineRule="auto"/>
        <w:rPr>
          <w:sz w:val="2"/>
          <w:szCs w:val="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6A2" w:rsidRDefault="00AD685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08BF">
      <w:rPr>
        <w:noProof/>
      </w:rPr>
      <w:t>1</w:t>
    </w:r>
    <w:r>
      <w:rPr>
        <w:noProof/>
      </w:rPr>
      <w:fldChar w:fldCharType="end"/>
    </w:r>
  </w:p>
  <w:p w:rsidR="002736A2" w:rsidRDefault="002736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6E" w:rsidRDefault="0056136E">
      <w:r>
        <w:separator/>
      </w:r>
    </w:p>
  </w:footnote>
  <w:footnote w:type="continuationSeparator" w:id="0">
    <w:p w:rsidR="0056136E" w:rsidRDefault="0056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200"/>
    <w:multiLevelType w:val="hybridMultilevel"/>
    <w:tmpl w:val="DDBE4A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FCB4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B Zar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4752B2"/>
    <w:multiLevelType w:val="hybridMultilevel"/>
    <w:tmpl w:val="DDC8E7FE"/>
    <w:lvl w:ilvl="0" w:tplc="5F4E8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F13973"/>
    <w:multiLevelType w:val="hybridMultilevel"/>
    <w:tmpl w:val="A9DE18B4"/>
    <w:lvl w:ilvl="0" w:tplc="C80E443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515F08"/>
    <w:multiLevelType w:val="hybridMultilevel"/>
    <w:tmpl w:val="6DDE41AE"/>
    <w:lvl w:ilvl="0" w:tplc="04090011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EE80ECB"/>
    <w:multiLevelType w:val="multilevel"/>
    <w:tmpl w:val="59CEA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18E41069"/>
    <w:multiLevelType w:val="hybridMultilevel"/>
    <w:tmpl w:val="EF08C21C"/>
    <w:lvl w:ilvl="0" w:tplc="1F148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387035"/>
    <w:multiLevelType w:val="hybridMultilevel"/>
    <w:tmpl w:val="E8C0C7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77492C"/>
    <w:multiLevelType w:val="hybridMultilevel"/>
    <w:tmpl w:val="A9943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14EEF"/>
    <w:multiLevelType w:val="hybridMultilevel"/>
    <w:tmpl w:val="A7E46A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30F400C"/>
    <w:multiLevelType w:val="hybridMultilevel"/>
    <w:tmpl w:val="7DEC6D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D596E9E"/>
    <w:multiLevelType w:val="multilevel"/>
    <w:tmpl w:val="E162E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DC64FB8"/>
    <w:multiLevelType w:val="hybridMultilevel"/>
    <w:tmpl w:val="8F8A07A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614EE6"/>
    <w:multiLevelType w:val="multilevel"/>
    <w:tmpl w:val="30383E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35960A02"/>
    <w:multiLevelType w:val="hybridMultilevel"/>
    <w:tmpl w:val="196457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BFC63C9"/>
    <w:multiLevelType w:val="hybridMultilevel"/>
    <w:tmpl w:val="0644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C56F02"/>
    <w:multiLevelType w:val="hybridMultilevel"/>
    <w:tmpl w:val="F6F2408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D5D2CC2"/>
    <w:multiLevelType w:val="hybridMultilevel"/>
    <w:tmpl w:val="92821268"/>
    <w:lvl w:ilvl="0" w:tplc="63064B0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A9B38C9"/>
    <w:multiLevelType w:val="hybridMultilevel"/>
    <w:tmpl w:val="0CAC5D5C"/>
    <w:lvl w:ilvl="0" w:tplc="397E02C8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AED0169"/>
    <w:multiLevelType w:val="hybridMultilevel"/>
    <w:tmpl w:val="227C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5D44E1D"/>
    <w:multiLevelType w:val="hybridMultilevel"/>
    <w:tmpl w:val="DFE28CC0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6A6DB7"/>
    <w:multiLevelType w:val="hybridMultilevel"/>
    <w:tmpl w:val="CCBCFA3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69093C86"/>
    <w:multiLevelType w:val="hybridMultilevel"/>
    <w:tmpl w:val="CA48D446"/>
    <w:lvl w:ilvl="0" w:tplc="F1225E6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03168DF"/>
    <w:multiLevelType w:val="hybridMultilevel"/>
    <w:tmpl w:val="8E723C7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0716563"/>
    <w:multiLevelType w:val="hybridMultilevel"/>
    <w:tmpl w:val="A438746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C87960"/>
    <w:multiLevelType w:val="hybridMultilevel"/>
    <w:tmpl w:val="631A5DC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491389"/>
    <w:multiLevelType w:val="hybridMultilevel"/>
    <w:tmpl w:val="371E0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8658C1"/>
    <w:multiLevelType w:val="hybridMultilevel"/>
    <w:tmpl w:val="3C620BCC"/>
    <w:lvl w:ilvl="0" w:tplc="5246B29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6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0"/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6"/>
  </w:num>
  <w:num w:numId="22">
    <w:abstractNumId w:val="18"/>
  </w:num>
  <w:num w:numId="23">
    <w:abstractNumId w:val="14"/>
  </w:num>
  <w:num w:numId="24">
    <w:abstractNumId w:val="24"/>
  </w:num>
  <w:num w:numId="25">
    <w:abstractNumId w:val="5"/>
  </w:num>
  <w:num w:numId="26">
    <w:abstractNumId w:val="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ttachedTemplate r:id="rId1"/>
  <w:defaultTabStop w:val="720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862A8F"/>
    <w:rsid w:val="00000066"/>
    <w:rsid w:val="00010C1F"/>
    <w:rsid w:val="00010CC2"/>
    <w:rsid w:val="00011785"/>
    <w:rsid w:val="00011F1D"/>
    <w:rsid w:val="00012784"/>
    <w:rsid w:val="0001392C"/>
    <w:rsid w:val="00016302"/>
    <w:rsid w:val="00020C0C"/>
    <w:rsid w:val="000214ED"/>
    <w:rsid w:val="0002317C"/>
    <w:rsid w:val="00027AB4"/>
    <w:rsid w:val="00030874"/>
    <w:rsid w:val="00030CE0"/>
    <w:rsid w:val="00033FB9"/>
    <w:rsid w:val="00035CBA"/>
    <w:rsid w:val="000365B7"/>
    <w:rsid w:val="00036867"/>
    <w:rsid w:val="00036EE1"/>
    <w:rsid w:val="0003741C"/>
    <w:rsid w:val="00040581"/>
    <w:rsid w:val="000420B4"/>
    <w:rsid w:val="00043C2C"/>
    <w:rsid w:val="000459E8"/>
    <w:rsid w:val="00046281"/>
    <w:rsid w:val="00046B8F"/>
    <w:rsid w:val="000520D2"/>
    <w:rsid w:val="000528E2"/>
    <w:rsid w:val="00052AAA"/>
    <w:rsid w:val="0005540F"/>
    <w:rsid w:val="0005570F"/>
    <w:rsid w:val="00055715"/>
    <w:rsid w:val="000570C0"/>
    <w:rsid w:val="000575CC"/>
    <w:rsid w:val="00057A2C"/>
    <w:rsid w:val="000638C2"/>
    <w:rsid w:val="00063EA1"/>
    <w:rsid w:val="000712F7"/>
    <w:rsid w:val="000735EC"/>
    <w:rsid w:val="000737AA"/>
    <w:rsid w:val="00073EA3"/>
    <w:rsid w:val="00077907"/>
    <w:rsid w:val="0008059F"/>
    <w:rsid w:val="00080C0F"/>
    <w:rsid w:val="00082763"/>
    <w:rsid w:val="00085868"/>
    <w:rsid w:val="00085FBF"/>
    <w:rsid w:val="00087973"/>
    <w:rsid w:val="000930AC"/>
    <w:rsid w:val="0009322D"/>
    <w:rsid w:val="00093333"/>
    <w:rsid w:val="00096EAF"/>
    <w:rsid w:val="000A0BCA"/>
    <w:rsid w:val="000A4BD7"/>
    <w:rsid w:val="000A5F98"/>
    <w:rsid w:val="000A6A03"/>
    <w:rsid w:val="000A6E0A"/>
    <w:rsid w:val="000A7770"/>
    <w:rsid w:val="000A7BA6"/>
    <w:rsid w:val="000B0BBE"/>
    <w:rsid w:val="000B12B5"/>
    <w:rsid w:val="000B12F5"/>
    <w:rsid w:val="000B1F73"/>
    <w:rsid w:val="000B39E2"/>
    <w:rsid w:val="000B450D"/>
    <w:rsid w:val="000B6E93"/>
    <w:rsid w:val="000C015C"/>
    <w:rsid w:val="000C15A3"/>
    <w:rsid w:val="000C2895"/>
    <w:rsid w:val="000C45A0"/>
    <w:rsid w:val="000C511D"/>
    <w:rsid w:val="000C64F8"/>
    <w:rsid w:val="000C7AD6"/>
    <w:rsid w:val="000D17BC"/>
    <w:rsid w:val="000D3DD7"/>
    <w:rsid w:val="000D7504"/>
    <w:rsid w:val="000D7D83"/>
    <w:rsid w:val="000E08AD"/>
    <w:rsid w:val="000E0A2A"/>
    <w:rsid w:val="000E21A0"/>
    <w:rsid w:val="000E562D"/>
    <w:rsid w:val="000E6913"/>
    <w:rsid w:val="000F0721"/>
    <w:rsid w:val="000F1943"/>
    <w:rsid w:val="000F1BB5"/>
    <w:rsid w:val="000F3F23"/>
    <w:rsid w:val="000F4198"/>
    <w:rsid w:val="000F6EC9"/>
    <w:rsid w:val="00103478"/>
    <w:rsid w:val="00105062"/>
    <w:rsid w:val="0010647C"/>
    <w:rsid w:val="001111DD"/>
    <w:rsid w:val="00113ED8"/>
    <w:rsid w:val="00114388"/>
    <w:rsid w:val="00116859"/>
    <w:rsid w:val="001174E2"/>
    <w:rsid w:val="00120038"/>
    <w:rsid w:val="001205E1"/>
    <w:rsid w:val="00124565"/>
    <w:rsid w:val="00127E7D"/>
    <w:rsid w:val="001300DA"/>
    <w:rsid w:val="001317F0"/>
    <w:rsid w:val="00134AA8"/>
    <w:rsid w:val="001350A2"/>
    <w:rsid w:val="00140312"/>
    <w:rsid w:val="00140B63"/>
    <w:rsid w:val="00143366"/>
    <w:rsid w:val="00143916"/>
    <w:rsid w:val="00145454"/>
    <w:rsid w:val="00147A96"/>
    <w:rsid w:val="00150200"/>
    <w:rsid w:val="00150EB8"/>
    <w:rsid w:val="001528DF"/>
    <w:rsid w:val="0015342B"/>
    <w:rsid w:val="001567D0"/>
    <w:rsid w:val="00156E76"/>
    <w:rsid w:val="00160630"/>
    <w:rsid w:val="00161AE8"/>
    <w:rsid w:val="00164CFE"/>
    <w:rsid w:val="0016694C"/>
    <w:rsid w:val="00171005"/>
    <w:rsid w:val="00173774"/>
    <w:rsid w:val="0017421F"/>
    <w:rsid w:val="00174FF5"/>
    <w:rsid w:val="001763B0"/>
    <w:rsid w:val="00182F45"/>
    <w:rsid w:val="00183261"/>
    <w:rsid w:val="001837BA"/>
    <w:rsid w:val="00187DC9"/>
    <w:rsid w:val="001910E0"/>
    <w:rsid w:val="001948E1"/>
    <w:rsid w:val="00197F4C"/>
    <w:rsid w:val="001A220C"/>
    <w:rsid w:val="001A35FE"/>
    <w:rsid w:val="001A632F"/>
    <w:rsid w:val="001B1F99"/>
    <w:rsid w:val="001B31CC"/>
    <w:rsid w:val="001B7286"/>
    <w:rsid w:val="001C098F"/>
    <w:rsid w:val="001C0F09"/>
    <w:rsid w:val="001C284C"/>
    <w:rsid w:val="001C5A77"/>
    <w:rsid w:val="001C5F11"/>
    <w:rsid w:val="001D0737"/>
    <w:rsid w:val="001D0E6A"/>
    <w:rsid w:val="001D576D"/>
    <w:rsid w:val="001D5C41"/>
    <w:rsid w:val="001D6F9D"/>
    <w:rsid w:val="001D7067"/>
    <w:rsid w:val="001E1AC5"/>
    <w:rsid w:val="001E347D"/>
    <w:rsid w:val="001E40D8"/>
    <w:rsid w:val="001E45DF"/>
    <w:rsid w:val="001E46D6"/>
    <w:rsid w:val="001E6ABF"/>
    <w:rsid w:val="001F3B66"/>
    <w:rsid w:val="001F5905"/>
    <w:rsid w:val="001F5C86"/>
    <w:rsid w:val="001F6E1C"/>
    <w:rsid w:val="00201679"/>
    <w:rsid w:val="00206531"/>
    <w:rsid w:val="00210D17"/>
    <w:rsid w:val="002137E9"/>
    <w:rsid w:val="00214BF0"/>
    <w:rsid w:val="00216849"/>
    <w:rsid w:val="00216E8F"/>
    <w:rsid w:val="0022045E"/>
    <w:rsid w:val="002216E9"/>
    <w:rsid w:val="002251CE"/>
    <w:rsid w:val="00225915"/>
    <w:rsid w:val="002262B3"/>
    <w:rsid w:val="0022733C"/>
    <w:rsid w:val="002335BE"/>
    <w:rsid w:val="00234378"/>
    <w:rsid w:val="002345F5"/>
    <w:rsid w:val="00234C6F"/>
    <w:rsid w:val="0023570D"/>
    <w:rsid w:val="00237D6A"/>
    <w:rsid w:val="00237DCC"/>
    <w:rsid w:val="0024196E"/>
    <w:rsid w:val="00244DB0"/>
    <w:rsid w:val="00254E46"/>
    <w:rsid w:val="002600A3"/>
    <w:rsid w:val="002627F8"/>
    <w:rsid w:val="00265780"/>
    <w:rsid w:val="00266382"/>
    <w:rsid w:val="00266DCB"/>
    <w:rsid w:val="002676C3"/>
    <w:rsid w:val="002676FB"/>
    <w:rsid w:val="00270679"/>
    <w:rsid w:val="00273370"/>
    <w:rsid w:val="002736A2"/>
    <w:rsid w:val="002752C3"/>
    <w:rsid w:val="002831B6"/>
    <w:rsid w:val="00284AA2"/>
    <w:rsid w:val="002861CA"/>
    <w:rsid w:val="00290638"/>
    <w:rsid w:val="00291CF8"/>
    <w:rsid w:val="0029263A"/>
    <w:rsid w:val="00292AA8"/>
    <w:rsid w:val="0029326A"/>
    <w:rsid w:val="00294B05"/>
    <w:rsid w:val="00295ABD"/>
    <w:rsid w:val="00296757"/>
    <w:rsid w:val="00297100"/>
    <w:rsid w:val="002A5157"/>
    <w:rsid w:val="002A57A8"/>
    <w:rsid w:val="002A6200"/>
    <w:rsid w:val="002A6E46"/>
    <w:rsid w:val="002B0874"/>
    <w:rsid w:val="002B6E6F"/>
    <w:rsid w:val="002C079E"/>
    <w:rsid w:val="002C0B85"/>
    <w:rsid w:val="002C4C73"/>
    <w:rsid w:val="002C7F52"/>
    <w:rsid w:val="002D0AC1"/>
    <w:rsid w:val="002D22A7"/>
    <w:rsid w:val="002D3346"/>
    <w:rsid w:val="002D3B2A"/>
    <w:rsid w:val="002D4E79"/>
    <w:rsid w:val="002D64FC"/>
    <w:rsid w:val="002E0189"/>
    <w:rsid w:val="002E1895"/>
    <w:rsid w:val="002E1F8D"/>
    <w:rsid w:val="002E4352"/>
    <w:rsid w:val="002E4CB2"/>
    <w:rsid w:val="002F1C63"/>
    <w:rsid w:val="002F5271"/>
    <w:rsid w:val="0030718E"/>
    <w:rsid w:val="00307E74"/>
    <w:rsid w:val="00310485"/>
    <w:rsid w:val="00310E80"/>
    <w:rsid w:val="00314C21"/>
    <w:rsid w:val="00314E0B"/>
    <w:rsid w:val="00321454"/>
    <w:rsid w:val="00321828"/>
    <w:rsid w:val="00323C3F"/>
    <w:rsid w:val="00323EB8"/>
    <w:rsid w:val="00324B77"/>
    <w:rsid w:val="0032523C"/>
    <w:rsid w:val="00330117"/>
    <w:rsid w:val="00331907"/>
    <w:rsid w:val="00332D90"/>
    <w:rsid w:val="00336BBC"/>
    <w:rsid w:val="003373EE"/>
    <w:rsid w:val="0033775C"/>
    <w:rsid w:val="00342EBD"/>
    <w:rsid w:val="00344053"/>
    <w:rsid w:val="00345D24"/>
    <w:rsid w:val="00347060"/>
    <w:rsid w:val="00351DE2"/>
    <w:rsid w:val="00355257"/>
    <w:rsid w:val="0035597A"/>
    <w:rsid w:val="003564EA"/>
    <w:rsid w:val="00356589"/>
    <w:rsid w:val="003565CF"/>
    <w:rsid w:val="00363D2B"/>
    <w:rsid w:val="00364D58"/>
    <w:rsid w:val="00365E21"/>
    <w:rsid w:val="003719C1"/>
    <w:rsid w:val="00372E17"/>
    <w:rsid w:val="00374C6B"/>
    <w:rsid w:val="003764B0"/>
    <w:rsid w:val="0037774C"/>
    <w:rsid w:val="00380296"/>
    <w:rsid w:val="00380D31"/>
    <w:rsid w:val="003811E4"/>
    <w:rsid w:val="00381554"/>
    <w:rsid w:val="0038204B"/>
    <w:rsid w:val="003821D8"/>
    <w:rsid w:val="00382E94"/>
    <w:rsid w:val="00383756"/>
    <w:rsid w:val="00383F35"/>
    <w:rsid w:val="003877F2"/>
    <w:rsid w:val="0039097F"/>
    <w:rsid w:val="00392743"/>
    <w:rsid w:val="00392A95"/>
    <w:rsid w:val="003953CC"/>
    <w:rsid w:val="003A0ACA"/>
    <w:rsid w:val="003A16F3"/>
    <w:rsid w:val="003A1DE3"/>
    <w:rsid w:val="003A3098"/>
    <w:rsid w:val="003A7E87"/>
    <w:rsid w:val="003B1CAB"/>
    <w:rsid w:val="003B3A2D"/>
    <w:rsid w:val="003B575D"/>
    <w:rsid w:val="003C10BF"/>
    <w:rsid w:val="003C3738"/>
    <w:rsid w:val="003C4569"/>
    <w:rsid w:val="003C5BC8"/>
    <w:rsid w:val="003C60E4"/>
    <w:rsid w:val="003C6393"/>
    <w:rsid w:val="003C7935"/>
    <w:rsid w:val="003D364A"/>
    <w:rsid w:val="003D370F"/>
    <w:rsid w:val="003D3B0A"/>
    <w:rsid w:val="003D4C4C"/>
    <w:rsid w:val="003D7BED"/>
    <w:rsid w:val="003E3AAC"/>
    <w:rsid w:val="003E492C"/>
    <w:rsid w:val="003E7A75"/>
    <w:rsid w:val="003F445C"/>
    <w:rsid w:val="00400061"/>
    <w:rsid w:val="00402151"/>
    <w:rsid w:val="0040339F"/>
    <w:rsid w:val="0040573B"/>
    <w:rsid w:val="0040647A"/>
    <w:rsid w:val="00407233"/>
    <w:rsid w:val="0041159C"/>
    <w:rsid w:val="00411976"/>
    <w:rsid w:val="00414BF7"/>
    <w:rsid w:val="0041622C"/>
    <w:rsid w:val="0041687E"/>
    <w:rsid w:val="00421B1E"/>
    <w:rsid w:val="0042294D"/>
    <w:rsid w:val="00426DCE"/>
    <w:rsid w:val="00432901"/>
    <w:rsid w:val="0043347C"/>
    <w:rsid w:val="004345B8"/>
    <w:rsid w:val="004366AC"/>
    <w:rsid w:val="00436EAA"/>
    <w:rsid w:val="004370BF"/>
    <w:rsid w:val="00440ADB"/>
    <w:rsid w:val="00443D91"/>
    <w:rsid w:val="00444EBC"/>
    <w:rsid w:val="0044526A"/>
    <w:rsid w:val="004473DE"/>
    <w:rsid w:val="004500B2"/>
    <w:rsid w:val="00450F20"/>
    <w:rsid w:val="00454B17"/>
    <w:rsid w:val="004552FD"/>
    <w:rsid w:val="00457085"/>
    <w:rsid w:val="00457464"/>
    <w:rsid w:val="00460C0D"/>
    <w:rsid w:val="00460D15"/>
    <w:rsid w:val="004614F4"/>
    <w:rsid w:val="0046366C"/>
    <w:rsid w:val="004700FB"/>
    <w:rsid w:val="0047503A"/>
    <w:rsid w:val="004762E2"/>
    <w:rsid w:val="0047761D"/>
    <w:rsid w:val="0048020B"/>
    <w:rsid w:val="00481324"/>
    <w:rsid w:val="00482059"/>
    <w:rsid w:val="00484F1E"/>
    <w:rsid w:val="00486584"/>
    <w:rsid w:val="00490052"/>
    <w:rsid w:val="00491562"/>
    <w:rsid w:val="004918A7"/>
    <w:rsid w:val="00493B0A"/>
    <w:rsid w:val="0049570E"/>
    <w:rsid w:val="004962EE"/>
    <w:rsid w:val="0049632D"/>
    <w:rsid w:val="00496D8F"/>
    <w:rsid w:val="00497DBE"/>
    <w:rsid w:val="004A06AD"/>
    <w:rsid w:val="004A339A"/>
    <w:rsid w:val="004A4B54"/>
    <w:rsid w:val="004A5093"/>
    <w:rsid w:val="004A7478"/>
    <w:rsid w:val="004A77F3"/>
    <w:rsid w:val="004A79CE"/>
    <w:rsid w:val="004B1F89"/>
    <w:rsid w:val="004C0B6F"/>
    <w:rsid w:val="004C0C9B"/>
    <w:rsid w:val="004C32B5"/>
    <w:rsid w:val="004C5DFD"/>
    <w:rsid w:val="004C6AEA"/>
    <w:rsid w:val="004D1D39"/>
    <w:rsid w:val="004D55E5"/>
    <w:rsid w:val="004D5789"/>
    <w:rsid w:val="004D6E0A"/>
    <w:rsid w:val="004E0DC5"/>
    <w:rsid w:val="004E1BFB"/>
    <w:rsid w:val="004E3D7C"/>
    <w:rsid w:val="004E6BD6"/>
    <w:rsid w:val="004F31E7"/>
    <w:rsid w:val="004F3EA3"/>
    <w:rsid w:val="00500CA6"/>
    <w:rsid w:val="00501FD2"/>
    <w:rsid w:val="005118DF"/>
    <w:rsid w:val="00513629"/>
    <w:rsid w:val="0051561C"/>
    <w:rsid w:val="00516C9F"/>
    <w:rsid w:val="005235E9"/>
    <w:rsid w:val="0053019E"/>
    <w:rsid w:val="00530B56"/>
    <w:rsid w:val="00532821"/>
    <w:rsid w:val="005338F4"/>
    <w:rsid w:val="005360E5"/>
    <w:rsid w:val="0054002A"/>
    <w:rsid w:val="005400CD"/>
    <w:rsid w:val="0054223C"/>
    <w:rsid w:val="005426D4"/>
    <w:rsid w:val="00544D55"/>
    <w:rsid w:val="005541EC"/>
    <w:rsid w:val="00554FEE"/>
    <w:rsid w:val="00556018"/>
    <w:rsid w:val="0056136E"/>
    <w:rsid w:val="00561D28"/>
    <w:rsid w:val="005624B5"/>
    <w:rsid w:val="00564780"/>
    <w:rsid w:val="00565FAE"/>
    <w:rsid w:val="005701F3"/>
    <w:rsid w:val="00570492"/>
    <w:rsid w:val="00573A78"/>
    <w:rsid w:val="00573B19"/>
    <w:rsid w:val="00574DE2"/>
    <w:rsid w:val="005806FC"/>
    <w:rsid w:val="005867C2"/>
    <w:rsid w:val="005921F3"/>
    <w:rsid w:val="00592E07"/>
    <w:rsid w:val="00596205"/>
    <w:rsid w:val="00597ADF"/>
    <w:rsid w:val="005A0E71"/>
    <w:rsid w:val="005A1B08"/>
    <w:rsid w:val="005A3DB9"/>
    <w:rsid w:val="005A5514"/>
    <w:rsid w:val="005A5654"/>
    <w:rsid w:val="005A62B2"/>
    <w:rsid w:val="005A7638"/>
    <w:rsid w:val="005B2029"/>
    <w:rsid w:val="005B31BA"/>
    <w:rsid w:val="005B3355"/>
    <w:rsid w:val="005B4E19"/>
    <w:rsid w:val="005B5549"/>
    <w:rsid w:val="005C0179"/>
    <w:rsid w:val="005C0E9C"/>
    <w:rsid w:val="005C1370"/>
    <w:rsid w:val="005C2D59"/>
    <w:rsid w:val="005C5306"/>
    <w:rsid w:val="005D253C"/>
    <w:rsid w:val="005D2F11"/>
    <w:rsid w:val="005D35CB"/>
    <w:rsid w:val="005D5A6C"/>
    <w:rsid w:val="005D6CF1"/>
    <w:rsid w:val="005D7D24"/>
    <w:rsid w:val="005E0A93"/>
    <w:rsid w:val="005E13CC"/>
    <w:rsid w:val="005E321C"/>
    <w:rsid w:val="005F05D6"/>
    <w:rsid w:val="005F1076"/>
    <w:rsid w:val="005F1AEE"/>
    <w:rsid w:val="005F3584"/>
    <w:rsid w:val="005F3730"/>
    <w:rsid w:val="005F60E0"/>
    <w:rsid w:val="005F683A"/>
    <w:rsid w:val="005F6D07"/>
    <w:rsid w:val="005F6D64"/>
    <w:rsid w:val="00604274"/>
    <w:rsid w:val="00606875"/>
    <w:rsid w:val="00606AD6"/>
    <w:rsid w:val="00610A39"/>
    <w:rsid w:val="00611ECB"/>
    <w:rsid w:val="00613129"/>
    <w:rsid w:val="00613490"/>
    <w:rsid w:val="006142F7"/>
    <w:rsid w:val="0061430C"/>
    <w:rsid w:val="00614967"/>
    <w:rsid w:val="00615509"/>
    <w:rsid w:val="0062003E"/>
    <w:rsid w:val="00621EDB"/>
    <w:rsid w:val="006241AE"/>
    <w:rsid w:val="00624325"/>
    <w:rsid w:val="00625358"/>
    <w:rsid w:val="0062553C"/>
    <w:rsid w:val="006307BE"/>
    <w:rsid w:val="00632612"/>
    <w:rsid w:val="0063293A"/>
    <w:rsid w:val="00632EE9"/>
    <w:rsid w:val="00634700"/>
    <w:rsid w:val="00635ABA"/>
    <w:rsid w:val="00636251"/>
    <w:rsid w:val="006363BA"/>
    <w:rsid w:val="0063780F"/>
    <w:rsid w:val="006378F0"/>
    <w:rsid w:val="00640D5A"/>
    <w:rsid w:val="0064180F"/>
    <w:rsid w:val="0064198B"/>
    <w:rsid w:val="00645191"/>
    <w:rsid w:val="00654F29"/>
    <w:rsid w:val="006569CD"/>
    <w:rsid w:val="00656E09"/>
    <w:rsid w:val="0066087A"/>
    <w:rsid w:val="0066135A"/>
    <w:rsid w:val="0066156C"/>
    <w:rsid w:val="00661938"/>
    <w:rsid w:val="00661A64"/>
    <w:rsid w:val="006634C9"/>
    <w:rsid w:val="0066439A"/>
    <w:rsid w:val="00665265"/>
    <w:rsid w:val="00665BEE"/>
    <w:rsid w:val="00672AA8"/>
    <w:rsid w:val="006746F6"/>
    <w:rsid w:val="00676275"/>
    <w:rsid w:val="00680E3F"/>
    <w:rsid w:val="0068157B"/>
    <w:rsid w:val="00682881"/>
    <w:rsid w:val="00694BDF"/>
    <w:rsid w:val="006954E6"/>
    <w:rsid w:val="0069632E"/>
    <w:rsid w:val="00697F02"/>
    <w:rsid w:val="006A0B87"/>
    <w:rsid w:val="006A1A78"/>
    <w:rsid w:val="006A1CE7"/>
    <w:rsid w:val="006A3631"/>
    <w:rsid w:val="006A6758"/>
    <w:rsid w:val="006A6EBF"/>
    <w:rsid w:val="006B0FFA"/>
    <w:rsid w:val="006B5047"/>
    <w:rsid w:val="006C304B"/>
    <w:rsid w:val="006C31CD"/>
    <w:rsid w:val="006D0709"/>
    <w:rsid w:val="006D1830"/>
    <w:rsid w:val="006D1AEB"/>
    <w:rsid w:val="006D226F"/>
    <w:rsid w:val="006D3ACB"/>
    <w:rsid w:val="006D439C"/>
    <w:rsid w:val="006D5947"/>
    <w:rsid w:val="006D6303"/>
    <w:rsid w:val="006E178A"/>
    <w:rsid w:val="006E26AA"/>
    <w:rsid w:val="006E34FE"/>
    <w:rsid w:val="006E4232"/>
    <w:rsid w:val="006E4583"/>
    <w:rsid w:val="006E48C8"/>
    <w:rsid w:val="006E5767"/>
    <w:rsid w:val="006E5D77"/>
    <w:rsid w:val="006E6C48"/>
    <w:rsid w:val="006E71DE"/>
    <w:rsid w:val="006F080B"/>
    <w:rsid w:val="006F103C"/>
    <w:rsid w:val="006F22D0"/>
    <w:rsid w:val="006F37AB"/>
    <w:rsid w:val="006F5E24"/>
    <w:rsid w:val="00700699"/>
    <w:rsid w:val="007026A6"/>
    <w:rsid w:val="00705875"/>
    <w:rsid w:val="0070761E"/>
    <w:rsid w:val="00710521"/>
    <w:rsid w:val="0071126D"/>
    <w:rsid w:val="00711DA9"/>
    <w:rsid w:val="007154F4"/>
    <w:rsid w:val="007169B6"/>
    <w:rsid w:val="007172D1"/>
    <w:rsid w:val="007208B6"/>
    <w:rsid w:val="00720AD5"/>
    <w:rsid w:val="007215A8"/>
    <w:rsid w:val="007218CD"/>
    <w:rsid w:val="00722D86"/>
    <w:rsid w:val="007234BA"/>
    <w:rsid w:val="00725F2C"/>
    <w:rsid w:val="007265D8"/>
    <w:rsid w:val="00726C7A"/>
    <w:rsid w:val="00730EBC"/>
    <w:rsid w:val="0073331D"/>
    <w:rsid w:val="0073383A"/>
    <w:rsid w:val="00733E4C"/>
    <w:rsid w:val="00733F77"/>
    <w:rsid w:val="00735B1D"/>
    <w:rsid w:val="007407C8"/>
    <w:rsid w:val="007415EE"/>
    <w:rsid w:val="00742BB8"/>
    <w:rsid w:val="00742F86"/>
    <w:rsid w:val="007430F1"/>
    <w:rsid w:val="00745252"/>
    <w:rsid w:val="00750049"/>
    <w:rsid w:val="007543C4"/>
    <w:rsid w:val="00762C40"/>
    <w:rsid w:val="007661D7"/>
    <w:rsid w:val="00766894"/>
    <w:rsid w:val="00772259"/>
    <w:rsid w:val="007752B8"/>
    <w:rsid w:val="0077669A"/>
    <w:rsid w:val="0077738F"/>
    <w:rsid w:val="00777F10"/>
    <w:rsid w:val="00777F89"/>
    <w:rsid w:val="00780E22"/>
    <w:rsid w:val="00783FC4"/>
    <w:rsid w:val="007874A5"/>
    <w:rsid w:val="00793FEA"/>
    <w:rsid w:val="007954BA"/>
    <w:rsid w:val="00795886"/>
    <w:rsid w:val="007A1032"/>
    <w:rsid w:val="007A1937"/>
    <w:rsid w:val="007A1C01"/>
    <w:rsid w:val="007A73BC"/>
    <w:rsid w:val="007B13E1"/>
    <w:rsid w:val="007B225E"/>
    <w:rsid w:val="007B2E82"/>
    <w:rsid w:val="007B336E"/>
    <w:rsid w:val="007B503E"/>
    <w:rsid w:val="007B5E30"/>
    <w:rsid w:val="007B70C2"/>
    <w:rsid w:val="007B7B94"/>
    <w:rsid w:val="007C1288"/>
    <w:rsid w:val="007C3969"/>
    <w:rsid w:val="007C7687"/>
    <w:rsid w:val="007D20C4"/>
    <w:rsid w:val="007D3B41"/>
    <w:rsid w:val="007D62E6"/>
    <w:rsid w:val="007D63E7"/>
    <w:rsid w:val="007E0A5E"/>
    <w:rsid w:val="007E1C62"/>
    <w:rsid w:val="007E2E12"/>
    <w:rsid w:val="007E3754"/>
    <w:rsid w:val="007E5542"/>
    <w:rsid w:val="007E55E0"/>
    <w:rsid w:val="007E5D1C"/>
    <w:rsid w:val="007E5F11"/>
    <w:rsid w:val="007F0289"/>
    <w:rsid w:val="007F0416"/>
    <w:rsid w:val="007F2873"/>
    <w:rsid w:val="007F520B"/>
    <w:rsid w:val="007F560E"/>
    <w:rsid w:val="007F56E9"/>
    <w:rsid w:val="007F5765"/>
    <w:rsid w:val="007F60D9"/>
    <w:rsid w:val="007F6F6A"/>
    <w:rsid w:val="00802E01"/>
    <w:rsid w:val="008055E8"/>
    <w:rsid w:val="008109BA"/>
    <w:rsid w:val="00811449"/>
    <w:rsid w:val="008114FF"/>
    <w:rsid w:val="0081343A"/>
    <w:rsid w:val="00814411"/>
    <w:rsid w:val="00816352"/>
    <w:rsid w:val="008171E2"/>
    <w:rsid w:val="00817723"/>
    <w:rsid w:val="00821A7B"/>
    <w:rsid w:val="0082275A"/>
    <w:rsid w:val="00822B79"/>
    <w:rsid w:val="008272A1"/>
    <w:rsid w:val="008306FC"/>
    <w:rsid w:val="00831B96"/>
    <w:rsid w:val="00834FFF"/>
    <w:rsid w:val="00835DB3"/>
    <w:rsid w:val="0083767F"/>
    <w:rsid w:val="008429B1"/>
    <w:rsid w:val="008443D8"/>
    <w:rsid w:val="0085168B"/>
    <w:rsid w:val="00852214"/>
    <w:rsid w:val="008526BF"/>
    <w:rsid w:val="00852D22"/>
    <w:rsid w:val="00853F0F"/>
    <w:rsid w:val="008556F7"/>
    <w:rsid w:val="00857293"/>
    <w:rsid w:val="00861266"/>
    <w:rsid w:val="00861C73"/>
    <w:rsid w:val="00862A8F"/>
    <w:rsid w:val="00862F94"/>
    <w:rsid w:val="0086708F"/>
    <w:rsid w:val="00871A12"/>
    <w:rsid w:val="0087214B"/>
    <w:rsid w:val="00872342"/>
    <w:rsid w:val="00873AF3"/>
    <w:rsid w:val="00873B30"/>
    <w:rsid w:val="00876279"/>
    <w:rsid w:val="00882456"/>
    <w:rsid w:val="00883D75"/>
    <w:rsid w:val="00883D7A"/>
    <w:rsid w:val="00886560"/>
    <w:rsid w:val="00887C0C"/>
    <w:rsid w:val="008918D9"/>
    <w:rsid w:val="00891C01"/>
    <w:rsid w:val="00893308"/>
    <w:rsid w:val="00896B95"/>
    <w:rsid w:val="00897278"/>
    <w:rsid w:val="008A04A9"/>
    <w:rsid w:val="008A1C47"/>
    <w:rsid w:val="008A248F"/>
    <w:rsid w:val="008A4A41"/>
    <w:rsid w:val="008A6338"/>
    <w:rsid w:val="008A7BEE"/>
    <w:rsid w:val="008B048F"/>
    <w:rsid w:val="008B4CAA"/>
    <w:rsid w:val="008B4EFB"/>
    <w:rsid w:val="008B6E75"/>
    <w:rsid w:val="008B7AC4"/>
    <w:rsid w:val="008C154A"/>
    <w:rsid w:val="008C4B67"/>
    <w:rsid w:val="008C5418"/>
    <w:rsid w:val="008C6116"/>
    <w:rsid w:val="008C646C"/>
    <w:rsid w:val="008C6EA7"/>
    <w:rsid w:val="008D0A47"/>
    <w:rsid w:val="008D0BDF"/>
    <w:rsid w:val="008D5E6A"/>
    <w:rsid w:val="008D6292"/>
    <w:rsid w:val="008E1907"/>
    <w:rsid w:val="008E289D"/>
    <w:rsid w:val="008E295A"/>
    <w:rsid w:val="008E336E"/>
    <w:rsid w:val="008E3E5D"/>
    <w:rsid w:val="008E4003"/>
    <w:rsid w:val="008E5236"/>
    <w:rsid w:val="008E563D"/>
    <w:rsid w:val="008E5C56"/>
    <w:rsid w:val="008E60CB"/>
    <w:rsid w:val="008F010E"/>
    <w:rsid w:val="008F0F70"/>
    <w:rsid w:val="008F3B2B"/>
    <w:rsid w:val="008F5945"/>
    <w:rsid w:val="00900A88"/>
    <w:rsid w:val="009010B6"/>
    <w:rsid w:val="00901DCE"/>
    <w:rsid w:val="00904A1B"/>
    <w:rsid w:val="00904E87"/>
    <w:rsid w:val="009054CA"/>
    <w:rsid w:val="00910AC6"/>
    <w:rsid w:val="009117E6"/>
    <w:rsid w:val="00912E88"/>
    <w:rsid w:val="00912EC1"/>
    <w:rsid w:val="00913992"/>
    <w:rsid w:val="00926F8A"/>
    <w:rsid w:val="009279C0"/>
    <w:rsid w:val="009303E0"/>
    <w:rsid w:val="009355BC"/>
    <w:rsid w:val="00942348"/>
    <w:rsid w:val="00942DCB"/>
    <w:rsid w:val="009467C9"/>
    <w:rsid w:val="009475FF"/>
    <w:rsid w:val="009513E3"/>
    <w:rsid w:val="00952A8E"/>
    <w:rsid w:val="00953012"/>
    <w:rsid w:val="009541F6"/>
    <w:rsid w:val="00963722"/>
    <w:rsid w:val="00964476"/>
    <w:rsid w:val="00964745"/>
    <w:rsid w:val="009655BD"/>
    <w:rsid w:val="00965733"/>
    <w:rsid w:val="009704D2"/>
    <w:rsid w:val="00971E94"/>
    <w:rsid w:val="00973492"/>
    <w:rsid w:val="00973985"/>
    <w:rsid w:val="00976ED8"/>
    <w:rsid w:val="0098206D"/>
    <w:rsid w:val="0098336D"/>
    <w:rsid w:val="00984AE0"/>
    <w:rsid w:val="009863D2"/>
    <w:rsid w:val="0098711C"/>
    <w:rsid w:val="00990698"/>
    <w:rsid w:val="009910E5"/>
    <w:rsid w:val="00992847"/>
    <w:rsid w:val="009931CB"/>
    <w:rsid w:val="0099450D"/>
    <w:rsid w:val="00995D4D"/>
    <w:rsid w:val="00996F68"/>
    <w:rsid w:val="009A0CE3"/>
    <w:rsid w:val="009A18B1"/>
    <w:rsid w:val="009A1AAE"/>
    <w:rsid w:val="009A38EB"/>
    <w:rsid w:val="009A4142"/>
    <w:rsid w:val="009A75C8"/>
    <w:rsid w:val="009B0E82"/>
    <w:rsid w:val="009B1179"/>
    <w:rsid w:val="009B6640"/>
    <w:rsid w:val="009B6F04"/>
    <w:rsid w:val="009B7227"/>
    <w:rsid w:val="009B7E4D"/>
    <w:rsid w:val="009C06FE"/>
    <w:rsid w:val="009C0D1F"/>
    <w:rsid w:val="009C179C"/>
    <w:rsid w:val="009C7A8E"/>
    <w:rsid w:val="009D451A"/>
    <w:rsid w:val="009D6287"/>
    <w:rsid w:val="009D63CE"/>
    <w:rsid w:val="009E0A2A"/>
    <w:rsid w:val="009E225E"/>
    <w:rsid w:val="009E32A8"/>
    <w:rsid w:val="009E3BC4"/>
    <w:rsid w:val="009E3DC2"/>
    <w:rsid w:val="009E4FF5"/>
    <w:rsid w:val="009E7995"/>
    <w:rsid w:val="009F0C2F"/>
    <w:rsid w:val="009F2FD1"/>
    <w:rsid w:val="009F7B30"/>
    <w:rsid w:val="00A0080A"/>
    <w:rsid w:val="00A009E9"/>
    <w:rsid w:val="00A00B15"/>
    <w:rsid w:val="00A04AEE"/>
    <w:rsid w:val="00A04B12"/>
    <w:rsid w:val="00A05DEB"/>
    <w:rsid w:val="00A1006E"/>
    <w:rsid w:val="00A10247"/>
    <w:rsid w:val="00A11293"/>
    <w:rsid w:val="00A114EE"/>
    <w:rsid w:val="00A139BD"/>
    <w:rsid w:val="00A15390"/>
    <w:rsid w:val="00A16D85"/>
    <w:rsid w:val="00A174D6"/>
    <w:rsid w:val="00A21BD9"/>
    <w:rsid w:val="00A22843"/>
    <w:rsid w:val="00A25547"/>
    <w:rsid w:val="00A332C4"/>
    <w:rsid w:val="00A333CD"/>
    <w:rsid w:val="00A341F2"/>
    <w:rsid w:val="00A3663D"/>
    <w:rsid w:val="00A36B22"/>
    <w:rsid w:val="00A37C32"/>
    <w:rsid w:val="00A42617"/>
    <w:rsid w:val="00A426C1"/>
    <w:rsid w:val="00A43C23"/>
    <w:rsid w:val="00A44D0A"/>
    <w:rsid w:val="00A460CA"/>
    <w:rsid w:val="00A509D6"/>
    <w:rsid w:val="00A50B72"/>
    <w:rsid w:val="00A5322E"/>
    <w:rsid w:val="00A53A44"/>
    <w:rsid w:val="00A54C82"/>
    <w:rsid w:val="00A6221B"/>
    <w:rsid w:val="00A65CDC"/>
    <w:rsid w:val="00A70232"/>
    <w:rsid w:val="00A71E3A"/>
    <w:rsid w:val="00A72310"/>
    <w:rsid w:val="00A7382C"/>
    <w:rsid w:val="00A77879"/>
    <w:rsid w:val="00A7792A"/>
    <w:rsid w:val="00A81AEF"/>
    <w:rsid w:val="00A83403"/>
    <w:rsid w:val="00A83F1A"/>
    <w:rsid w:val="00A843A9"/>
    <w:rsid w:val="00A8466F"/>
    <w:rsid w:val="00A85912"/>
    <w:rsid w:val="00A8595C"/>
    <w:rsid w:val="00A86C21"/>
    <w:rsid w:val="00A876CD"/>
    <w:rsid w:val="00A90788"/>
    <w:rsid w:val="00A9082F"/>
    <w:rsid w:val="00A92D8A"/>
    <w:rsid w:val="00A95121"/>
    <w:rsid w:val="00A96955"/>
    <w:rsid w:val="00A97841"/>
    <w:rsid w:val="00AA1F3A"/>
    <w:rsid w:val="00AA2D5B"/>
    <w:rsid w:val="00AA3850"/>
    <w:rsid w:val="00AA47AC"/>
    <w:rsid w:val="00AA57B6"/>
    <w:rsid w:val="00AA7B46"/>
    <w:rsid w:val="00AB005B"/>
    <w:rsid w:val="00AB14E8"/>
    <w:rsid w:val="00AB2733"/>
    <w:rsid w:val="00AB3123"/>
    <w:rsid w:val="00AB5A78"/>
    <w:rsid w:val="00AB5C3A"/>
    <w:rsid w:val="00AC1EFA"/>
    <w:rsid w:val="00AC25BD"/>
    <w:rsid w:val="00AC451A"/>
    <w:rsid w:val="00AD37EB"/>
    <w:rsid w:val="00AD4B09"/>
    <w:rsid w:val="00AD6586"/>
    <w:rsid w:val="00AD685D"/>
    <w:rsid w:val="00AE2473"/>
    <w:rsid w:val="00AF091E"/>
    <w:rsid w:val="00AF6980"/>
    <w:rsid w:val="00B00350"/>
    <w:rsid w:val="00B005DF"/>
    <w:rsid w:val="00B00816"/>
    <w:rsid w:val="00B012CB"/>
    <w:rsid w:val="00B013C4"/>
    <w:rsid w:val="00B01A8E"/>
    <w:rsid w:val="00B03D70"/>
    <w:rsid w:val="00B079D1"/>
    <w:rsid w:val="00B14A6B"/>
    <w:rsid w:val="00B15763"/>
    <w:rsid w:val="00B15C72"/>
    <w:rsid w:val="00B1785B"/>
    <w:rsid w:val="00B17D4A"/>
    <w:rsid w:val="00B200AC"/>
    <w:rsid w:val="00B20E26"/>
    <w:rsid w:val="00B21E5B"/>
    <w:rsid w:val="00B22213"/>
    <w:rsid w:val="00B22598"/>
    <w:rsid w:val="00B2384A"/>
    <w:rsid w:val="00B25F63"/>
    <w:rsid w:val="00B26707"/>
    <w:rsid w:val="00B325EC"/>
    <w:rsid w:val="00B34148"/>
    <w:rsid w:val="00B344B9"/>
    <w:rsid w:val="00B352AB"/>
    <w:rsid w:val="00B35738"/>
    <w:rsid w:val="00B3588A"/>
    <w:rsid w:val="00B35B2F"/>
    <w:rsid w:val="00B40DCF"/>
    <w:rsid w:val="00B41CA5"/>
    <w:rsid w:val="00B424E9"/>
    <w:rsid w:val="00B42A7A"/>
    <w:rsid w:val="00B42B4B"/>
    <w:rsid w:val="00B43A5A"/>
    <w:rsid w:val="00B460F8"/>
    <w:rsid w:val="00B50D02"/>
    <w:rsid w:val="00B5620D"/>
    <w:rsid w:val="00B573FE"/>
    <w:rsid w:val="00B57D28"/>
    <w:rsid w:val="00B6089F"/>
    <w:rsid w:val="00B646AD"/>
    <w:rsid w:val="00B64F3A"/>
    <w:rsid w:val="00B657CF"/>
    <w:rsid w:val="00B66896"/>
    <w:rsid w:val="00B67FC3"/>
    <w:rsid w:val="00B729A2"/>
    <w:rsid w:val="00B738D1"/>
    <w:rsid w:val="00B83783"/>
    <w:rsid w:val="00B850D1"/>
    <w:rsid w:val="00B859D8"/>
    <w:rsid w:val="00B861AA"/>
    <w:rsid w:val="00B86E8F"/>
    <w:rsid w:val="00B87F1B"/>
    <w:rsid w:val="00B92050"/>
    <w:rsid w:val="00BA11BC"/>
    <w:rsid w:val="00BA2D79"/>
    <w:rsid w:val="00BA5D7B"/>
    <w:rsid w:val="00BA69BE"/>
    <w:rsid w:val="00BA709A"/>
    <w:rsid w:val="00BA7F7D"/>
    <w:rsid w:val="00BB627A"/>
    <w:rsid w:val="00BB7AAE"/>
    <w:rsid w:val="00BC14BF"/>
    <w:rsid w:val="00BC4313"/>
    <w:rsid w:val="00BC434B"/>
    <w:rsid w:val="00BC57E9"/>
    <w:rsid w:val="00BD44C3"/>
    <w:rsid w:val="00BD5EC5"/>
    <w:rsid w:val="00BE0209"/>
    <w:rsid w:val="00BE0AAF"/>
    <w:rsid w:val="00BE1011"/>
    <w:rsid w:val="00BE4BEB"/>
    <w:rsid w:val="00BE5DDA"/>
    <w:rsid w:val="00BF0532"/>
    <w:rsid w:val="00BF1297"/>
    <w:rsid w:val="00BF1649"/>
    <w:rsid w:val="00BF5983"/>
    <w:rsid w:val="00BF79E2"/>
    <w:rsid w:val="00C0166C"/>
    <w:rsid w:val="00C01DA7"/>
    <w:rsid w:val="00C029A7"/>
    <w:rsid w:val="00C0553A"/>
    <w:rsid w:val="00C06803"/>
    <w:rsid w:val="00C06E40"/>
    <w:rsid w:val="00C10E62"/>
    <w:rsid w:val="00C11C2B"/>
    <w:rsid w:val="00C14258"/>
    <w:rsid w:val="00C15503"/>
    <w:rsid w:val="00C15F18"/>
    <w:rsid w:val="00C20D7D"/>
    <w:rsid w:val="00C21D29"/>
    <w:rsid w:val="00C278AD"/>
    <w:rsid w:val="00C32C16"/>
    <w:rsid w:val="00C356A0"/>
    <w:rsid w:val="00C36357"/>
    <w:rsid w:val="00C3790B"/>
    <w:rsid w:val="00C44316"/>
    <w:rsid w:val="00C4443C"/>
    <w:rsid w:val="00C449CD"/>
    <w:rsid w:val="00C53D3C"/>
    <w:rsid w:val="00C54116"/>
    <w:rsid w:val="00C54594"/>
    <w:rsid w:val="00C5590A"/>
    <w:rsid w:val="00C55D9F"/>
    <w:rsid w:val="00C57650"/>
    <w:rsid w:val="00C6081E"/>
    <w:rsid w:val="00C63B1A"/>
    <w:rsid w:val="00C725B5"/>
    <w:rsid w:val="00C74289"/>
    <w:rsid w:val="00C75598"/>
    <w:rsid w:val="00C758F9"/>
    <w:rsid w:val="00C7682E"/>
    <w:rsid w:val="00C81CA5"/>
    <w:rsid w:val="00C83774"/>
    <w:rsid w:val="00C861A4"/>
    <w:rsid w:val="00C8685F"/>
    <w:rsid w:val="00C87661"/>
    <w:rsid w:val="00C92E71"/>
    <w:rsid w:val="00C93AAE"/>
    <w:rsid w:val="00C943E8"/>
    <w:rsid w:val="00C94D59"/>
    <w:rsid w:val="00C9776E"/>
    <w:rsid w:val="00CA1692"/>
    <w:rsid w:val="00CA184A"/>
    <w:rsid w:val="00CA1F4F"/>
    <w:rsid w:val="00CA4827"/>
    <w:rsid w:val="00CA4D16"/>
    <w:rsid w:val="00CA50EE"/>
    <w:rsid w:val="00CA713A"/>
    <w:rsid w:val="00CA750B"/>
    <w:rsid w:val="00CA76D9"/>
    <w:rsid w:val="00CB5CB5"/>
    <w:rsid w:val="00CB6B91"/>
    <w:rsid w:val="00CB7DA7"/>
    <w:rsid w:val="00CC3F86"/>
    <w:rsid w:val="00CD034B"/>
    <w:rsid w:val="00CD0AD6"/>
    <w:rsid w:val="00CD0F46"/>
    <w:rsid w:val="00CD1213"/>
    <w:rsid w:val="00CD2F80"/>
    <w:rsid w:val="00CD387F"/>
    <w:rsid w:val="00CD44F4"/>
    <w:rsid w:val="00CD51F9"/>
    <w:rsid w:val="00CD646C"/>
    <w:rsid w:val="00CD73D6"/>
    <w:rsid w:val="00CE08BF"/>
    <w:rsid w:val="00CE1743"/>
    <w:rsid w:val="00CE1A05"/>
    <w:rsid w:val="00CE2BAD"/>
    <w:rsid w:val="00CE47E9"/>
    <w:rsid w:val="00CE582C"/>
    <w:rsid w:val="00CE7861"/>
    <w:rsid w:val="00CF0352"/>
    <w:rsid w:val="00CF2A73"/>
    <w:rsid w:val="00CF743E"/>
    <w:rsid w:val="00D0090F"/>
    <w:rsid w:val="00D02F40"/>
    <w:rsid w:val="00D0450B"/>
    <w:rsid w:val="00D12C81"/>
    <w:rsid w:val="00D13797"/>
    <w:rsid w:val="00D15C7F"/>
    <w:rsid w:val="00D179D6"/>
    <w:rsid w:val="00D2082C"/>
    <w:rsid w:val="00D216B0"/>
    <w:rsid w:val="00D2184C"/>
    <w:rsid w:val="00D22F64"/>
    <w:rsid w:val="00D25BB3"/>
    <w:rsid w:val="00D30A9B"/>
    <w:rsid w:val="00D3118E"/>
    <w:rsid w:val="00D32559"/>
    <w:rsid w:val="00D325B6"/>
    <w:rsid w:val="00D336F4"/>
    <w:rsid w:val="00D33D4D"/>
    <w:rsid w:val="00D353FE"/>
    <w:rsid w:val="00D3727C"/>
    <w:rsid w:val="00D37BC8"/>
    <w:rsid w:val="00D37F46"/>
    <w:rsid w:val="00D40673"/>
    <w:rsid w:val="00D40EA6"/>
    <w:rsid w:val="00D41829"/>
    <w:rsid w:val="00D42014"/>
    <w:rsid w:val="00D4387E"/>
    <w:rsid w:val="00D44512"/>
    <w:rsid w:val="00D46E1A"/>
    <w:rsid w:val="00D51721"/>
    <w:rsid w:val="00D52175"/>
    <w:rsid w:val="00D54732"/>
    <w:rsid w:val="00D561FF"/>
    <w:rsid w:val="00D57302"/>
    <w:rsid w:val="00D579DD"/>
    <w:rsid w:val="00D604E4"/>
    <w:rsid w:val="00D609CF"/>
    <w:rsid w:val="00D64314"/>
    <w:rsid w:val="00D64454"/>
    <w:rsid w:val="00D70260"/>
    <w:rsid w:val="00D7150C"/>
    <w:rsid w:val="00D74087"/>
    <w:rsid w:val="00D75024"/>
    <w:rsid w:val="00D82E0C"/>
    <w:rsid w:val="00D83112"/>
    <w:rsid w:val="00D8360B"/>
    <w:rsid w:val="00D86BFC"/>
    <w:rsid w:val="00D86F35"/>
    <w:rsid w:val="00D8769C"/>
    <w:rsid w:val="00D900A3"/>
    <w:rsid w:val="00D95907"/>
    <w:rsid w:val="00DA0562"/>
    <w:rsid w:val="00DA12C4"/>
    <w:rsid w:val="00DA19BB"/>
    <w:rsid w:val="00DA1B3E"/>
    <w:rsid w:val="00DA397A"/>
    <w:rsid w:val="00DA64C4"/>
    <w:rsid w:val="00DA7089"/>
    <w:rsid w:val="00DA7D9B"/>
    <w:rsid w:val="00DB24E5"/>
    <w:rsid w:val="00DB5967"/>
    <w:rsid w:val="00DB5C5B"/>
    <w:rsid w:val="00DC068B"/>
    <w:rsid w:val="00DC10CD"/>
    <w:rsid w:val="00DC274B"/>
    <w:rsid w:val="00DC2CF6"/>
    <w:rsid w:val="00DC4D7F"/>
    <w:rsid w:val="00DC6399"/>
    <w:rsid w:val="00DC7E62"/>
    <w:rsid w:val="00DD1A61"/>
    <w:rsid w:val="00DD4382"/>
    <w:rsid w:val="00DD6804"/>
    <w:rsid w:val="00DD6BAC"/>
    <w:rsid w:val="00DE126A"/>
    <w:rsid w:val="00DE20E7"/>
    <w:rsid w:val="00DE320F"/>
    <w:rsid w:val="00DE4625"/>
    <w:rsid w:val="00DE46FE"/>
    <w:rsid w:val="00DE7A9C"/>
    <w:rsid w:val="00DF1893"/>
    <w:rsid w:val="00DF6E84"/>
    <w:rsid w:val="00E013FF"/>
    <w:rsid w:val="00E02455"/>
    <w:rsid w:val="00E048B2"/>
    <w:rsid w:val="00E0541D"/>
    <w:rsid w:val="00E0668D"/>
    <w:rsid w:val="00E07FFA"/>
    <w:rsid w:val="00E14FCF"/>
    <w:rsid w:val="00E17EC6"/>
    <w:rsid w:val="00E21F96"/>
    <w:rsid w:val="00E22581"/>
    <w:rsid w:val="00E22723"/>
    <w:rsid w:val="00E25732"/>
    <w:rsid w:val="00E2683F"/>
    <w:rsid w:val="00E31260"/>
    <w:rsid w:val="00E3245B"/>
    <w:rsid w:val="00E3346E"/>
    <w:rsid w:val="00E40E31"/>
    <w:rsid w:val="00E41A4F"/>
    <w:rsid w:val="00E43D12"/>
    <w:rsid w:val="00E47685"/>
    <w:rsid w:val="00E50719"/>
    <w:rsid w:val="00E51DDA"/>
    <w:rsid w:val="00E52A43"/>
    <w:rsid w:val="00E56E57"/>
    <w:rsid w:val="00E61551"/>
    <w:rsid w:val="00E63D08"/>
    <w:rsid w:val="00E650D1"/>
    <w:rsid w:val="00E67498"/>
    <w:rsid w:val="00E67800"/>
    <w:rsid w:val="00E73BA6"/>
    <w:rsid w:val="00E743E7"/>
    <w:rsid w:val="00E77BFD"/>
    <w:rsid w:val="00E812C2"/>
    <w:rsid w:val="00E827BF"/>
    <w:rsid w:val="00E835E8"/>
    <w:rsid w:val="00E842C6"/>
    <w:rsid w:val="00E85104"/>
    <w:rsid w:val="00E86C3B"/>
    <w:rsid w:val="00E90846"/>
    <w:rsid w:val="00E92EE3"/>
    <w:rsid w:val="00E9347E"/>
    <w:rsid w:val="00E95C65"/>
    <w:rsid w:val="00EA0C03"/>
    <w:rsid w:val="00EA1FEB"/>
    <w:rsid w:val="00EA2AB4"/>
    <w:rsid w:val="00EA2B7A"/>
    <w:rsid w:val="00EA32BD"/>
    <w:rsid w:val="00EA3E45"/>
    <w:rsid w:val="00EA6687"/>
    <w:rsid w:val="00EA69FF"/>
    <w:rsid w:val="00EA7A69"/>
    <w:rsid w:val="00EB4AC6"/>
    <w:rsid w:val="00EB5F2E"/>
    <w:rsid w:val="00EC5FE5"/>
    <w:rsid w:val="00EC7754"/>
    <w:rsid w:val="00ED25E5"/>
    <w:rsid w:val="00EE2B45"/>
    <w:rsid w:val="00EE6F57"/>
    <w:rsid w:val="00EF0985"/>
    <w:rsid w:val="00EF2A01"/>
    <w:rsid w:val="00EF2A8C"/>
    <w:rsid w:val="00EF3648"/>
    <w:rsid w:val="00EF3A4A"/>
    <w:rsid w:val="00EF4612"/>
    <w:rsid w:val="00EF4883"/>
    <w:rsid w:val="00EF51F5"/>
    <w:rsid w:val="00EF5E12"/>
    <w:rsid w:val="00F00404"/>
    <w:rsid w:val="00F00A14"/>
    <w:rsid w:val="00F026AA"/>
    <w:rsid w:val="00F02CAA"/>
    <w:rsid w:val="00F02EE5"/>
    <w:rsid w:val="00F060AA"/>
    <w:rsid w:val="00F06D33"/>
    <w:rsid w:val="00F07F49"/>
    <w:rsid w:val="00F1572B"/>
    <w:rsid w:val="00F170AB"/>
    <w:rsid w:val="00F17968"/>
    <w:rsid w:val="00F267AF"/>
    <w:rsid w:val="00F267EA"/>
    <w:rsid w:val="00F33550"/>
    <w:rsid w:val="00F40450"/>
    <w:rsid w:val="00F41C58"/>
    <w:rsid w:val="00F41D34"/>
    <w:rsid w:val="00F43DE8"/>
    <w:rsid w:val="00F43F48"/>
    <w:rsid w:val="00F44BF0"/>
    <w:rsid w:val="00F47296"/>
    <w:rsid w:val="00F47FF0"/>
    <w:rsid w:val="00F52641"/>
    <w:rsid w:val="00F61DA5"/>
    <w:rsid w:val="00F62A79"/>
    <w:rsid w:val="00F62FDE"/>
    <w:rsid w:val="00F64CBF"/>
    <w:rsid w:val="00F700FF"/>
    <w:rsid w:val="00F71650"/>
    <w:rsid w:val="00F71A28"/>
    <w:rsid w:val="00F726E2"/>
    <w:rsid w:val="00F72BAA"/>
    <w:rsid w:val="00F73A06"/>
    <w:rsid w:val="00F74997"/>
    <w:rsid w:val="00F80DBE"/>
    <w:rsid w:val="00F81A81"/>
    <w:rsid w:val="00F909A5"/>
    <w:rsid w:val="00F92FDB"/>
    <w:rsid w:val="00F935B8"/>
    <w:rsid w:val="00F945A0"/>
    <w:rsid w:val="00F94C78"/>
    <w:rsid w:val="00F95A42"/>
    <w:rsid w:val="00FA7726"/>
    <w:rsid w:val="00FB101B"/>
    <w:rsid w:val="00FB208D"/>
    <w:rsid w:val="00FB22B8"/>
    <w:rsid w:val="00FB6B74"/>
    <w:rsid w:val="00FB6F12"/>
    <w:rsid w:val="00FB76D9"/>
    <w:rsid w:val="00FC0B78"/>
    <w:rsid w:val="00FC220B"/>
    <w:rsid w:val="00FC2F88"/>
    <w:rsid w:val="00FD04D7"/>
    <w:rsid w:val="00FD12CB"/>
    <w:rsid w:val="00FD4E66"/>
    <w:rsid w:val="00FD6D7D"/>
    <w:rsid w:val="00FD6E1B"/>
    <w:rsid w:val="00FE078D"/>
    <w:rsid w:val="00FF0795"/>
    <w:rsid w:val="00FF1254"/>
    <w:rsid w:val="00FF1E29"/>
    <w:rsid w:val="00FF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973"/>
    <w:pPr>
      <w:spacing w:after="200" w:line="276" w:lineRule="auto"/>
    </w:pPr>
    <w:rPr>
      <w:sz w:val="22"/>
      <w:szCs w:val="22"/>
      <w:lang w:val="en-CA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E3245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DA19BB"/>
    <w:pPr>
      <w:keepNext/>
      <w:bidi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 w:bidi="fa-IR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DA19BB"/>
    <w:pPr>
      <w:bidi/>
      <w:spacing w:before="240" w:after="60"/>
      <w:outlineLvl w:val="4"/>
    </w:pPr>
    <w:rPr>
      <w:b/>
      <w:bCs/>
      <w:i/>
      <w:iCs/>
      <w:sz w:val="26"/>
      <w:szCs w:val="26"/>
      <w:lang w:val="en-US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locked/>
    <w:rsid w:val="00E3245B"/>
    <w:rPr>
      <w:rFonts w:ascii="Cambria" w:hAnsi="Cambria"/>
      <w:b/>
      <w:sz w:val="26"/>
      <w:lang w:val="en-CA"/>
    </w:rPr>
  </w:style>
  <w:style w:type="character" w:customStyle="1" w:styleId="Heading4Char">
    <w:name w:val="Heading 4 Char"/>
    <w:uiPriority w:val="99"/>
    <w:semiHidden/>
    <w:rsid w:val="00B41CA5"/>
    <w:rPr>
      <w:rFonts w:ascii="Calibri" w:hAnsi="Calibri"/>
      <w:b/>
      <w:sz w:val="28"/>
      <w:lang w:val="en-CA"/>
    </w:rPr>
  </w:style>
  <w:style w:type="character" w:customStyle="1" w:styleId="Heading5Char">
    <w:name w:val="Heading 5 Char"/>
    <w:uiPriority w:val="99"/>
    <w:semiHidden/>
    <w:rsid w:val="00B41CA5"/>
    <w:rPr>
      <w:rFonts w:ascii="Calibri" w:hAnsi="Calibri"/>
      <w:b/>
      <w:i/>
      <w:sz w:val="26"/>
      <w:lang w:val="en-CA"/>
    </w:rPr>
  </w:style>
  <w:style w:type="paragraph" w:styleId="ListParagraph">
    <w:name w:val="List Paragraph"/>
    <w:basedOn w:val="Normal"/>
    <w:uiPriority w:val="99"/>
    <w:qFormat/>
    <w:rsid w:val="00F726E2"/>
    <w:pPr>
      <w:ind w:left="720"/>
      <w:contextualSpacing/>
    </w:pPr>
  </w:style>
  <w:style w:type="character" w:styleId="Hyperlink">
    <w:name w:val="Hyperlink"/>
    <w:uiPriority w:val="99"/>
    <w:rsid w:val="00D86F35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73331D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1"/>
    <w:uiPriority w:val="99"/>
    <w:semiHidden/>
    <w:rsid w:val="00A3663D"/>
    <w:pPr>
      <w:bidi/>
      <w:spacing w:after="0" w:line="240" w:lineRule="auto"/>
    </w:pPr>
    <w:rPr>
      <w:rFonts w:eastAsia="Times New Roman"/>
      <w:sz w:val="20"/>
      <w:szCs w:val="20"/>
      <w:lang w:val="en-US" w:bidi="fa-IR"/>
    </w:rPr>
  </w:style>
  <w:style w:type="character" w:customStyle="1" w:styleId="FootnoteTextChar">
    <w:name w:val="Footnote Text Char"/>
    <w:uiPriority w:val="99"/>
    <w:semiHidden/>
    <w:rsid w:val="00B41CA5"/>
    <w:rPr>
      <w:sz w:val="20"/>
      <w:lang w:val="en-CA"/>
    </w:rPr>
  </w:style>
  <w:style w:type="character" w:customStyle="1" w:styleId="FootnoteTextChar1">
    <w:name w:val="Footnote Text Char1"/>
    <w:link w:val="FootnoteText"/>
    <w:uiPriority w:val="99"/>
    <w:semiHidden/>
    <w:locked/>
    <w:rsid w:val="00A3663D"/>
    <w:rPr>
      <w:rFonts w:ascii="Calibri" w:hAnsi="Calibri"/>
      <w:lang w:val="en-US" w:eastAsia="en-US"/>
    </w:rPr>
  </w:style>
  <w:style w:type="character" w:styleId="FootnoteReference">
    <w:name w:val="footnote reference"/>
    <w:uiPriority w:val="99"/>
    <w:semiHidden/>
    <w:rsid w:val="00A3663D"/>
    <w:rPr>
      <w:rFonts w:cs="Times New Roman"/>
      <w:vertAlign w:val="superscript"/>
    </w:rPr>
  </w:style>
  <w:style w:type="paragraph" w:customStyle="1" w:styleId="nt9">
    <w:name w:val="nt9"/>
    <w:basedOn w:val="Normal"/>
    <w:uiPriority w:val="99"/>
    <w:rsid w:val="00A3663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CharChar">
    <w:name w:val="Char Char"/>
    <w:uiPriority w:val="99"/>
    <w:semiHidden/>
    <w:locked/>
    <w:rsid w:val="0041622C"/>
    <w:rPr>
      <w:rFonts w:ascii="Calibri" w:hAnsi="Calibri"/>
      <w:lang w:val="en-US" w:eastAsia="en-US"/>
    </w:rPr>
  </w:style>
  <w:style w:type="character" w:customStyle="1" w:styleId="Heading4Char1">
    <w:name w:val="Heading 4 Char1"/>
    <w:link w:val="Heading4"/>
    <w:uiPriority w:val="99"/>
    <w:locked/>
    <w:rsid w:val="00DA19BB"/>
    <w:rPr>
      <w:b/>
      <w:sz w:val="28"/>
      <w:lang w:val="en-US" w:eastAsia="en-US"/>
    </w:rPr>
  </w:style>
  <w:style w:type="character" w:customStyle="1" w:styleId="Heading5Char1">
    <w:name w:val="Heading 5 Char1"/>
    <w:link w:val="Heading5"/>
    <w:uiPriority w:val="99"/>
    <w:locked/>
    <w:rsid w:val="00DA19BB"/>
    <w:rPr>
      <w:rFonts w:ascii="Calibri" w:hAnsi="Calibri"/>
      <w:b/>
      <w:i/>
      <w:sz w:val="26"/>
      <w:lang w:val="en-US" w:eastAsia="en-US"/>
    </w:rPr>
  </w:style>
  <w:style w:type="character" w:customStyle="1" w:styleId="CharChar2">
    <w:name w:val="Char Char2"/>
    <w:uiPriority w:val="99"/>
    <w:semiHidden/>
    <w:locked/>
    <w:rsid w:val="000F1943"/>
    <w:rPr>
      <w:rFonts w:ascii="Calibri" w:hAnsi="Calibri"/>
      <w:lang w:val="en-US" w:eastAsia="en-US"/>
    </w:rPr>
  </w:style>
  <w:style w:type="character" w:customStyle="1" w:styleId="CharChar1">
    <w:name w:val="Char Char1"/>
    <w:uiPriority w:val="99"/>
    <w:semiHidden/>
    <w:locked/>
    <w:rsid w:val="002D22A7"/>
    <w:rPr>
      <w:rFonts w:ascii="Calibri" w:hAnsi="Calibri"/>
      <w:lang w:val="en-US" w:eastAsia="en-US"/>
    </w:rPr>
  </w:style>
  <w:style w:type="paragraph" w:styleId="Header">
    <w:name w:val="header"/>
    <w:basedOn w:val="Normal"/>
    <w:link w:val="HeaderChar"/>
    <w:uiPriority w:val="99"/>
    <w:rsid w:val="004500B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4500B2"/>
    <w:rPr>
      <w:lang w:val="en-CA"/>
    </w:rPr>
  </w:style>
  <w:style w:type="paragraph" w:styleId="Footer">
    <w:name w:val="footer"/>
    <w:basedOn w:val="Normal"/>
    <w:link w:val="FooterChar"/>
    <w:uiPriority w:val="99"/>
    <w:rsid w:val="004500B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4500B2"/>
    <w:rPr>
      <w:lang w:val="en-CA"/>
    </w:rPr>
  </w:style>
  <w:style w:type="paragraph" w:styleId="EndnoteText">
    <w:name w:val="endnote text"/>
    <w:basedOn w:val="Normal"/>
    <w:semiHidden/>
    <w:rsid w:val="00913992"/>
    <w:rPr>
      <w:sz w:val="20"/>
      <w:szCs w:val="20"/>
    </w:rPr>
  </w:style>
  <w:style w:type="character" w:styleId="EndnoteReference">
    <w:name w:val="endnote reference"/>
    <w:semiHidden/>
    <w:rsid w:val="0091399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8BF"/>
    <w:rPr>
      <w:rFonts w:ascii="Tahoma" w:hAnsi="Tahoma" w:cs="Tahoma"/>
      <w:sz w:val="16"/>
      <w:szCs w:val="16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7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do.ir/a.aspx?a=138803310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oormags.com/view/fa/magazine/Number/4459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noormags.com/view/fa/magazine/Number/445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oormags.com/view/fa/magazine/9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oormags.com/view/fa/magazine/943" TargetMode="External"/><Relationship Id="rId10" Type="http://schemas.openxmlformats.org/officeDocument/2006/relationships/hyperlink" Target="http://www.noormags.com/view/fa/magazinebycategory/1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D:\&#1602;&#1585;&#1570;&#1606;\noormags-&#1578;&#1580;&#1585;&#1576;&#1607;_&#1607;&#1575;&#1740;_&#1605;&#1575;&#1606;&#1583;&#1711;&#1575;&#1585;__&#1607;&#1583;&#1601;_&#1570;&#1605;&#1608;&#1586;&#1588;_&#1576;&#1575;&#1740;&#1583;_&#1575;&#1740;&#1580;&#1575;&#1583;_&#1575;&#1606;&#1587;_&#1576;&#1575;_&#1602;&#1585;&#1570;&#1606;_&#1583;&#1585;_&#1583;&#1575;&#1606;&#1588;_&#1570;&#1605;&#1608;&#1586;&#1575;&#1606;_&#1576;&#1575;&#1588;&#1583;.pdf" TargetMode="External"/><Relationship Id="rId14" Type="http://schemas.openxmlformats.org/officeDocument/2006/relationships/hyperlink" Target="http://www.noormags.com/view/fa/magazinebycategory/1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2\2\&#1575;&#1585;&#1586;\_&#224;_&#233;_&#1583;___&#231;%20___&#231;_&#1583;_&#238;_&#238;%20_&#171;_&#1583;___&#224;%20_&#224;_&#234;___&#234;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72DC-9665-4040-BB60-249F88F7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_à_é_د___ç ___ç_د_î_î _«_د___à _à_ê___ê_î</Template>
  <TotalTime>26</TotalTime>
  <Pages>18</Pages>
  <Words>6013</Words>
  <Characters>34278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الرحیم</vt:lpstr>
    </vt:vector>
  </TitlesOfParts>
  <Company/>
  <LinksUpToDate>false</LinksUpToDate>
  <CharactersWithSpaces>40211</CharactersWithSpaces>
  <SharedDoc>false</SharedDoc>
  <HLinks>
    <vt:vector size="48" baseType="variant">
      <vt:variant>
        <vt:i4>5308505</vt:i4>
      </vt:variant>
      <vt:variant>
        <vt:i4>21</vt:i4>
      </vt:variant>
      <vt:variant>
        <vt:i4>0</vt:i4>
      </vt:variant>
      <vt:variant>
        <vt:i4>5</vt:i4>
      </vt:variant>
      <vt:variant>
        <vt:lpwstr>http://www.noormags.com/view/fa/magazine/Number/44599</vt:lpwstr>
      </vt:variant>
      <vt:variant>
        <vt:lpwstr/>
      </vt:variant>
      <vt:variant>
        <vt:i4>2031625</vt:i4>
      </vt:variant>
      <vt:variant>
        <vt:i4>18</vt:i4>
      </vt:variant>
      <vt:variant>
        <vt:i4>0</vt:i4>
      </vt:variant>
      <vt:variant>
        <vt:i4>5</vt:i4>
      </vt:variant>
      <vt:variant>
        <vt:lpwstr>http://www.noormags.com/view/fa/magazine/943</vt:lpwstr>
      </vt:variant>
      <vt:variant>
        <vt:lpwstr/>
      </vt:variant>
      <vt:variant>
        <vt:i4>5177437</vt:i4>
      </vt:variant>
      <vt:variant>
        <vt:i4>15</vt:i4>
      </vt:variant>
      <vt:variant>
        <vt:i4>0</vt:i4>
      </vt:variant>
      <vt:variant>
        <vt:i4>5</vt:i4>
      </vt:variant>
      <vt:variant>
        <vt:lpwstr>http://www.noormags.com/view/fa/magazinebycategory/12</vt:lpwstr>
      </vt:variant>
      <vt:variant>
        <vt:lpwstr/>
      </vt:variant>
      <vt:variant>
        <vt:i4>1376275</vt:i4>
      </vt:variant>
      <vt:variant>
        <vt:i4>12</vt:i4>
      </vt:variant>
      <vt:variant>
        <vt:i4>0</vt:i4>
      </vt:variant>
      <vt:variant>
        <vt:i4>5</vt:i4>
      </vt:variant>
      <vt:variant>
        <vt:lpwstr>http://www.ido.ir/a.aspx?a=1388033103</vt:lpwstr>
      </vt:variant>
      <vt:variant>
        <vt:lpwstr/>
      </vt:variant>
      <vt:variant>
        <vt:i4>5308505</vt:i4>
      </vt:variant>
      <vt:variant>
        <vt:i4>9</vt:i4>
      </vt:variant>
      <vt:variant>
        <vt:i4>0</vt:i4>
      </vt:variant>
      <vt:variant>
        <vt:i4>5</vt:i4>
      </vt:variant>
      <vt:variant>
        <vt:lpwstr>http://www.noormags.com/view/fa/magazine/Number/44599</vt:lpwstr>
      </vt:variant>
      <vt:variant>
        <vt:lpwstr/>
      </vt:variant>
      <vt:variant>
        <vt:i4>2031625</vt:i4>
      </vt:variant>
      <vt:variant>
        <vt:i4>6</vt:i4>
      </vt:variant>
      <vt:variant>
        <vt:i4>0</vt:i4>
      </vt:variant>
      <vt:variant>
        <vt:i4>5</vt:i4>
      </vt:variant>
      <vt:variant>
        <vt:lpwstr>http://www.noormags.com/view/fa/magazine/943</vt:lpwstr>
      </vt:variant>
      <vt:variant>
        <vt:lpwstr/>
      </vt:variant>
      <vt:variant>
        <vt:i4>5177437</vt:i4>
      </vt:variant>
      <vt:variant>
        <vt:i4>3</vt:i4>
      </vt:variant>
      <vt:variant>
        <vt:i4>0</vt:i4>
      </vt:variant>
      <vt:variant>
        <vt:i4>5</vt:i4>
      </vt:variant>
      <vt:variant>
        <vt:lpwstr>http://www.noormags.com/view/fa/magazinebycategory/12</vt:lpwstr>
      </vt:variant>
      <vt:variant>
        <vt:lpwstr/>
      </vt:variant>
      <vt:variant>
        <vt:i4>1246732</vt:i4>
      </vt:variant>
      <vt:variant>
        <vt:i4>0</vt:i4>
      </vt:variant>
      <vt:variant>
        <vt:i4>0</vt:i4>
      </vt:variant>
      <vt:variant>
        <vt:i4>5</vt:i4>
      </vt:variant>
      <vt:variant>
        <vt:lpwstr>D:\قرآن\noormags-تجربه_های_ماندگار__هدف_آموزش_باید_ایجاد_انس_با_قرآن_در_دانش_آموزان_باشد.pdf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الرحیم</dc:title>
  <dc:subject/>
  <dc:creator>ALI</dc:creator>
  <cp:keywords/>
  <cp:lastModifiedBy>Server</cp:lastModifiedBy>
  <cp:revision>11</cp:revision>
  <cp:lastPrinted>2013-07-02T09:09:00Z</cp:lastPrinted>
  <dcterms:created xsi:type="dcterms:W3CDTF">2013-06-21T07:56:00Z</dcterms:created>
  <dcterms:modified xsi:type="dcterms:W3CDTF">2013-07-02T09:09:00Z</dcterms:modified>
</cp:coreProperties>
</file>